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352A" w14:textId="626ED24B"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r w:rsidR="00B8792B">
        <w:rPr>
          <w:rFonts w:ascii="Arial" w:hAnsi="Arial"/>
          <w:sz w:val="24"/>
          <w:szCs w:val="24"/>
        </w:rPr>
        <w:t xml:space="preserve"> in shared spectrum</w:t>
      </w:r>
    </w:p>
    <w:p w14:paraId="562F39AA" w14:textId="559FE5A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8792B">
        <w:rPr>
          <w:rFonts w:ascii="Arial" w:hAnsi="Arial"/>
          <w:sz w:val="24"/>
          <w:lang w:eastAsia="zh-CN"/>
        </w:rPr>
        <w:t>Ericsson</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2C543588"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 xml:space="preserve">s </w:t>
      </w:r>
      <w:r w:rsidR="00B8792B" w:rsidRPr="00B8792B">
        <w:rPr>
          <w:rFonts w:ascii="Arial" w:hAnsi="Arial"/>
        </w:rPr>
        <w:t>11.5.3.1</w:t>
      </w:r>
      <w:r w:rsidR="00B8792B">
        <w:rPr>
          <w:rFonts w:ascii="Arial" w:hAnsi="Arial"/>
        </w:rPr>
        <w:t xml:space="preserve"> and </w:t>
      </w:r>
      <w:r w:rsidR="00B8792B" w:rsidRPr="00B8792B">
        <w:rPr>
          <w:rFonts w:ascii="Arial" w:hAnsi="Arial"/>
        </w:rPr>
        <w:t>11.5.3.</w:t>
      </w:r>
      <w:r w:rsidR="00B8792B">
        <w:rPr>
          <w:rFonts w:ascii="Arial" w:hAnsi="Arial"/>
        </w:rPr>
        <w:t>2.</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12F57BA1" w14:textId="77777777" w:rsidR="00B8792B" w:rsidRDefault="00B8792B" w:rsidP="007702F3">
      <w:pPr>
        <w:numPr>
          <w:ilvl w:val="0"/>
          <w:numId w:val="39"/>
        </w:numPr>
        <w:overflowPunct/>
        <w:spacing w:after="60"/>
        <w:ind w:left="113"/>
        <w:textAlignment w:val="auto"/>
        <w:rPr>
          <w:rFonts w:ascii="Arial" w:hAnsi="Arial"/>
        </w:rPr>
      </w:pPr>
      <w:r w:rsidRPr="00B8792B">
        <w:rPr>
          <w:rFonts w:ascii="Arial" w:hAnsi="Arial"/>
        </w:rPr>
        <w:t>11.5.3.1,</w:t>
      </w:r>
      <w:r w:rsidRPr="00B8792B">
        <w:rPr>
          <w:rFonts w:ascii="Arial" w:hAnsi="Arial"/>
        </w:rPr>
        <w:tab/>
        <w:t>NR SA FR1 - E-UTRAN event-triggered reporting in non-DRX</w:t>
      </w:r>
    </w:p>
    <w:p w14:paraId="3A85B50F" w14:textId="7E40B1E4" w:rsidR="008F6534" w:rsidRPr="00B8792B" w:rsidRDefault="00B8792B" w:rsidP="007702F3">
      <w:pPr>
        <w:numPr>
          <w:ilvl w:val="0"/>
          <w:numId w:val="39"/>
        </w:numPr>
        <w:overflowPunct/>
        <w:spacing w:after="60"/>
        <w:ind w:left="113"/>
        <w:textAlignment w:val="auto"/>
        <w:rPr>
          <w:rFonts w:ascii="Arial" w:hAnsi="Arial"/>
        </w:rPr>
      </w:pPr>
      <w:r w:rsidRPr="00B8792B">
        <w:rPr>
          <w:rFonts w:ascii="Arial" w:hAnsi="Arial"/>
        </w:rPr>
        <w:t>11.5.3.2,</w:t>
      </w:r>
      <w:r w:rsidRPr="00B8792B">
        <w:rPr>
          <w:rFonts w:ascii="Arial" w:hAnsi="Arial"/>
        </w:rPr>
        <w:tab/>
        <w:t>NR SA FR1 - E-UTRAN event-triggered reporting in DRX</w:t>
      </w:r>
    </w:p>
    <w:p w14:paraId="0F645944" w14:textId="77777777" w:rsidR="00B8792B" w:rsidRDefault="00B8792B" w:rsidP="004832F6">
      <w:pPr>
        <w:overflowPunct/>
        <w:jc w:val="both"/>
        <w:textAlignment w:val="auto"/>
        <w:rPr>
          <w:rFonts w:ascii="Arial" w:hAnsi="Arial"/>
        </w:rPr>
      </w:pPr>
    </w:p>
    <w:p w14:paraId="367FC41C" w14:textId="165D2BC1"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5DE13A8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w:t>
      </w:r>
      <w:r w:rsidR="00CB3122" w:rsidRPr="00CB3122">
        <w:rPr>
          <w:b/>
          <w:noProof w:val="0"/>
        </w:rPr>
        <w:t>11.5.3.1</w:t>
      </w:r>
      <w:r w:rsidR="00CB3122">
        <w:rPr>
          <w:b/>
          <w:noProof w:val="0"/>
        </w:rPr>
        <w:t>.</w:t>
      </w:r>
    </w:p>
    <w:p w14:paraId="522B2357" w14:textId="524CB8AC"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B3122">
        <w:rPr>
          <w:rFonts w:ascii="Arial" w:hAnsi="Arial"/>
          <w:lang w:eastAsia="zh-CN"/>
        </w:rPr>
        <w:t>6</w:t>
      </w:r>
      <w:r w:rsidR="0054702F">
        <w:rPr>
          <w:rFonts w:ascii="Arial" w:hAnsi="Arial"/>
        </w:rPr>
        <w:t>.</w:t>
      </w:r>
      <w:commentRangeStart w:id="2"/>
      <w:r w:rsidR="00CB3122">
        <w:rPr>
          <w:rFonts w:ascii="Arial" w:hAnsi="Arial"/>
        </w:rPr>
        <w:t>2</w:t>
      </w:r>
      <w:r w:rsidR="006270F4">
        <w:rPr>
          <w:rFonts w:ascii="Arial" w:hAnsi="Arial"/>
        </w:rPr>
        <w:t>2</w:t>
      </w:r>
      <w:commentRangeEnd w:id="2"/>
      <w:r w:rsidR="001C6B9B">
        <w:rPr>
          <w:rStyle w:val="CommentReference"/>
        </w:rPr>
        <w:commentReference w:id="2"/>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1CB4AC7A" w14:textId="77777777" w:rsidR="000A3A53" w:rsidRPr="000A3A53" w:rsidRDefault="000A3A53" w:rsidP="000A3A53">
      <w:pPr>
        <w:pStyle w:val="Heading4"/>
        <w:rPr>
          <w:highlight w:val="lightGray"/>
        </w:rPr>
      </w:pPr>
      <w:r w:rsidRPr="000A3A53">
        <w:rPr>
          <w:highlight w:val="lightGray"/>
        </w:rPr>
        <w:t>A.11.5.3.1</w:t>
      </w:r>
      <w:r w:rsidRPr="000A3A53">
        <w:rPr>
          <w:highlight w:val="lightGray"/>
        </w:rPr>
        <w:tab/>
        <w:t>SA NR - E-UTRAN event-triggered reporting in non-DRX in FR1</w:t>
      </w:r>
    </w:p>
    <w:p w14:paraId="5A49911F" w14:textId="77777777" w:rsidR="000A3A53" w:rsidRPr="000A3A53" w:rsidRDefault="000A3A53" w:rsidP="000A3A53">
      <w:pPr>
        <w:pStyle w:val="Heading5"/>
        <w:rPr>
          <w:highlight w:val="lightGray"/>
        </w:rPr>
      </w:pPr>
      <w:r w:rsidRPr="000A3A53">
        <w:rPr>
          <w:highlight w:val="lightGray"/>
        </w:rPr>
        <w:t>A.11.5.3.1.1</w:t>
      </w:r>
      <w:r w:rsidRPr="000A3A53">
        <w:rPr>
          <w:highlight w:val="lightGray"/>
        </w:rPr>
        <w:tab/>
        <w:t>Test Purpose and Environment</w:t>
      </w:r>
    </w:p>
    <w:p w14:paraId="53514A12" w14:textId="77777777" w:rsidR="000A3A53" w:rsidRPr="000A3A53" w:rsidRDefault="000A3A53" w:rsidP="000A3A53">
      <w:pPr>
        <w:rPr>
          <w:highlight w:val="lightGray"/>
        </w:rPr>
      </w:pPr>
      <w:r w:rsidRPr="000A3A53">
        <w:rPr>
          <w:highlight w:val="lightGray"/>
        </w:rPr>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70937F62" w14:textId="77777777" w:rsidR="000A3A53" w:rsidRPr="000A3A53" w:rsidRDefault="000A3A53" w:rsidP="000A3A53">
      <w:pPr>
        <w:rPr>
          <w:highlight w:val="lightGray"/>
        </w:rPr>
      </w:pPr>
      <w:r w:rsidRPr="000A3A53">
        <w:rPr>
          <w:highlight w:val="lightGray"/>
        </w:rPr>
        <w:t>In each test there are two cells: Cell 1 and Cell 2. Cell 1 is the NR PCell on a frequency carrier with CCA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58AD38D" w14:textId="77777777" w:rsidR="000A3A53" w:rsidRPr="000A3A53" w:rsidRDefault="000A3A53" w:rsidP="000A3A53">
      <w:pPr>
        <w:rPr>
          <w:highlight w:val="lightGray"/>
        </w:rPr>
      </w:pPr>
      <w:r w:rsidRPr="000A3A53">
        <w:rPr>
          <w:highlight w:val="lightGray"/>
        </w:rPr>
        <w:t>Supported test configurations are shown in table A.11.5.3.1.1-1. General test parameters are provided in Table A.11.5.3.1.1-2 below. Test parameters for Cell 1 and Cell 2, valid for both time duration T1 and T2, are provided in Tables A.11.5.3.1.1-3 and A.11.5.3.1.1-4, respectively.</w:t>
      </w:r>
    </w:p>
    <w:p w14:paraId="19E2B94B" w14:textId="77777777" w:rsidR="000A3A53" w:rsidRPr="000A3A53" w:rsidRDefault="000A3A53" w:rsidP="000A3A53">
      <w:pPr>
        <w:pStyle w:val="TH"/>
        <w:rPr>
          <w:highlight w:val="lightGray"/>
        </w:rPr>
      </w:pPr>
      <w:r w:rsidRPr="000A3A53">
        <w:rPr>
          <w:highlight w:val="lightGray"/>
        </w:rPr>
        <w:t>Table A.11.5.3.1.1-1: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A3A53" w:rsidRPr="000A3A53" w14:paraId="37D004C5" w14:textId="77777777" w:rsidTr="00F00717">
        <w:trPr>
          <w:trHeight w:val="187"/>
        </w:trPr>
        <w:tc>
          <w:tcPr>
            <w:tcW w:w="1843" w:type="dxa"/>
            <w:shd w:val="clear" w:color="auto" w:fill="auto"/>
          </w:tcPr>
          <w:p w14:paraId="29EB2965" w14:textId="77777777" w:rsidR="000A3A53" w:rsidRPr="000A3A53" w:rsidRDefault="000A3A53" w:rsidP="00F00717">
            <w:pPr>
              <w:pStyle w:val="TAH"/>
              <w:rPr>
                <w:highlight w:val="lightGray"/>
              </w:rPr>
            </w:pPr>
            <w:r w:rsidRPr="000A3A53">
              <w:rPr>
                <w:highlight w:val="lightGray"/>
              </w:rPr>
              <w:t>Configuration</w:t>
            </w:r>
          </w:p>
        </w:tc>
        <w:tc>
          <w:tcPr>
            <w:tcW w:w="7371" w:type="dxa"/>
            <w:shd w:val="clear" w:color="auto" w:fill="auto"/>
          </w:tcPr>
          <w:p w14:paraId="3D9FD58B" w14:textId="77777777" w:rsidR="000A3A53" w:rsidRPr="000A3A53" w:rsidRDefault="000A3A53" w:rsidP="00F00717">
            <w:pPr>
              <w:pStyle w:val="TAH"/>
              <w:rPr>
                <w:highlight w:val="lightGray"/>
              </w:rPr>
            </w:pPr>
            <w:r w:rsidRPr="000A3A53">
              <w:rPr>
                <w:highlight w:val="lightGray"/>
              </w:rPr>
              <w:t>Description</w:t>
            </w:r>
          </w:p>
        </w:tc>
      </w:tr>
      <w:tr w:rsidR="000A3A53" w:rsidRPr="000A3A53" w14:paraId="54128BB0" w14:textId="77777777" w:rsidTr="00F00717">
        <w:trPr>
          <w:trHeight w:val="187"/>
        </w:trPr>
        <w:tc>
          <w:tcPr>
            <w:tcW w:w="1843" w:type="dxa"/>
            <w:shd w:val="clear" w:color="auto" w:fill="auto"/>
          </w:tcPr>
          <w:p w14:paraId="4253DA26" w14:textId="77777777" w:rsidR="000A3A53" w:rsidRPr="000A3A53" w:rsidRDefault="000A3A53" w:rsidP="00F00717">
            <w:pPr>
              <w:pStyle w:val="TAL"/>
              <w:rPr>
                <w:highlight w:val="lightGray"/>
              </w:rPr>
            </w:pPr>
            <w:r w:rsidRPr="000A3A53">
              <w:rPr>
                <w:highlight w:val="lightGray"/>
              </w:rPr>
              <w:t>1</w:t>
            </w:r>
          </w:p>
        </w:tc>
        <w:tc>
          <w:tcPr>
            <w:tcW w:w="7371" w:type="dxa"/>
            <w:shd w:val="clear" w:color="auto" w:fill="auto"/>
          </w:tcPr>
          <w:p w14:paraId="25E4C2D1" w14:textId="77777777" w:rsidR="000A3A53" w:rsidRPr="000A3A53" w:rsidRDefault="000A3A53" w:rsidP="00F00717">
            <w:pPr>
              <w:pStyle w:val="TAL"/>
              <w:rPr>
                <w:highlight w:val="lightGray"/>
              </w:rPr>
            </w:pPr>
            <w:r w:rsidRPr="000A3A53">
              <w:rPr>
                <w:highlight w:val="lightGray"/>
              </w:rPr>
              <w:t>NR with CCA 30 kHz SSB SCS, 40 MHz bandwidth, TDD duplex mode, LTE FDD</w:t>
            </w:r>
          </w:p>
        </w:tc>
      </w:tr>
      <w:tr w:rsidR="000A3A53" w:rsidRPr="000A3A53" w14:paraId="60DA91DD" w14:textId="77777777" w:rsidTr="00F00717">
        <w:trPr>
          <w:trHeight w:val="187"/>
        </w:trPr>
        <w:tc>
          <w:tcPr>
            <w:tcW w:w="1843" w:type="dxa"/>
            <w:shd w:val="clear" w:color="auto" w:fill="auto"/>
          </w:tcPr>
          <w:p w14:paraId="6685CEE1" w14:textId="77777777" w:rsidR="000A3A53" w:rsidRPr="000A3A53" w:rsidRDefault="000A3A53" w:rsidP="00F00717">
            <w:pPr>
              <w:pStyle w:val="TAL"/>
              <w:rPr>
                <w:highlight w:val="lightGray"/>
              </w:rPr>
            </w:pPr>
            <w:r w:rsidRPr="000A3A53">
              <w:rPr>
                <w:highlight w:val="lightGray"/>
              </w:rPr>
              <w:t>2</w:t>
            </w:r>
          </w:p>
        </w:tc>
        <w:tc>
          <w:tcPr>
            <w:tcW w:w="7371" w:type="dxa"/>
            <w:shd w:val="clear" w:color="auto" w:fill="auto"/>
          </w:tcPr>
          <w:p w14:paraId="365E75D1" w14:textId="77777777" w:rsidR="000A3A53" w:rsidRPr="000A3A53" w:rsidRDefault="000A3A53" w:rsidP="00F00717">
            <w:pPr>
              <w:pStyle w:val="TAL"/>
              <w:rPr>
                <w:highlight w:val="lightGray"/>
              </w:rPr>
            </w:pPr>
            <w:r w:rsidRPr="000A3A53">
              <w:rPr>
                <w:highlight w:val="lightGray"/>
              </w:rPr>
              <w:t>NR with CCA 30 kHz SSB SCS, 40 MHz bandwidth, TDD duplex mode, LTE TDD</w:t>
            </w:r>
          </w:p>
        </w:tc>
      </w:tr>
      <w:tr w:rsidR="000A3A53" w:rsidRPr="000A3A53" w14:paraId="68906804" w14:textId="77777777" w:rsidTr="00F00717">
        <w:trPr>
          <w:trHeight w:val="187"/>
        </w:trPr>
        <w:tc>
          <w:tcPr>
            <w:tcW w:w="9214" w:type="dxa"/>
            <w:gridSpan w:val="2"/>
            <w:shd w:val="clear" w:color="auto" w:fill="auto"/>
          </w:tcPr>
          <w:p w14:paraId="3C1ABB4E" w14:textId="77777777" w:rsidR="000A3A53" w:rsidRPr="000A3A53" w:rsidRDefault="000A3A53" w:rsidP="00F00717">
            <w:pPr>
              <w:pStyle w:val="TAN"/>
              <w:rPr>
                <w:highlight w:val="lightGray"/>
              </w:rPr>
            </w:pPr>
            <w:r w:rsidRPr="000A3A53">
              <w:rPr>
                <w:highlight w:val="lightGray"/>
              </w:rPr>
              <w:t>Note:</w:t>
            </w:r>
            <w:r w:rsidRPr="000A3A53">
              <w:rPr>
                <w:highlight w:val="lightGray"/>
              </w:rPr>
              <w:tab/>
              <w:t>The UE is only required to be tested in one of the supported test configurations</w:t>
            </w:r>
          </w:p>
        </w:tc>
      </w:tr>
    </w:tbl>
    <w:p w14:paraId="06F342A4" w14:textId="77777777" w:rsidR="000A3A53" w:rsidRPr="000A3A53" w:rsidRDefault="000A3A53" w:rsidP="000A3A53">
      <w:pPr>
        <w:rPr>
          <w:highlight w:val="lightGray"/>
        </w:rPr>
      </w:pPr>
    </w:p>
    <w:p w14:paraId="3D50313F" w14:textId="77777777" w:rsidR="000A3A53" w:rsidRPr="000A3A53" w:rsidRDefault="000A3A53" w:rsidP="000A3A53">
      <w:pPr>
        <w:pStyle w:val="TH"/>
        <w:rPr>
          <w:highlight w:val="lightGray"/>
        </w:rPr>
      </w:pPr>
      <w:r w:rsidRPr="000A3A53">
        <w:rPr>
          <w:highlight w:val="lightGray"/>
        </w:rPr>
        <w:lastRenderedPageBreak/>
        <w:t>Table A.11.5.3.1.1-2: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A3A53" w:rsidRPr="000A3A53" w14:paraId="29A951B5" w14:textId="77777777" w:rsidTr="00F00717">
        <w:trPr>
          <w:cantSplit/>
        </w:trPr>
        <w:tc>
          <w:tcPr>
            <w:tcW w:w="2340" w:type="dxa"/>
          </w:tcPr>
          <w:p w14:paraId="487E030C" w14:textId="77777777" w:rsidR="000A3A53" w:rsidRPr="000A3A53" w:rsidRDefault="000A3A53" w:rsidP="00F00717">
            <w:pPr>
              <w:pStyle w:val="TAH"/>
              <w:rPr>
                <w:highlight w:val="lightGray"/>
              </w:rPr>
            </w:pPr>
            <w:r w:rsidRPr="000A3A53">
              <w:rPr>
                <w:highlight w:val="lightGray"/>
              </w:rPr>
              <w:t>Parameter</w:t>
            </w:r>
          </w:p>
        </w:tc>
        <w:tc>
          <w:tcPr>
            <w:tcW w:w="990" w:type="dxa"/>
          </w:tcPr>
          <w:p w14:paraId="2547AFF0" w14:textId="77777777" w:rsidR="000A3A53" w:rsidRPr="000A3A53" w:rsidRDefault="000A3A53" w:rsidP="00F00717">
            <w:pPr>
              <w:pStyle w:val="TAH"/>
              <w:rPr>
                <w:highlight w:val="lightGray"/>
              </w:rPr>
            </w:pPr>
            <w:r w:rsidRPr="000A3A53">
              <w:rPr>
                <w:highlight w:val="lightGray"/>
              </w:rPr>
              <w:t>Unit</w:t>
            </w:r>
          </w:p>
        </w:tc>
        <w:tc>
          <w:tcPr>
            <w:tcW w:w="2160" w:type="dxa"/>
          </w:tcPr>
          <w:p w14:paraId="4A355617" w14:textId="77777777" w:rsidR="000A3A53" w:rsidRPr="000A3A53" w:rsidRDefault="000A3A53" w:rsidP="00F00717">
            <w:pPr>
              <w:pStyle w:val="TAH"/>
              <w:rPr>
                <w:highlight w:val="lightGray"/>
              </w:rPr>
            </w:pPr>
            <w:r w:rsidRPr="000A3A53">
              <w:rPr>
                <w:highlight w:val="lightGray"/>
              </w:rPr>
              <w:t>Value</w:t>
            </w:r>
          </w:p>
        </w:tc>
        <w:tc>
          <w:tcPr>
            <w:tcW w:w="3690" w:type="dxa"/>
          </w:tcPr>
          <w:p w14:paraId="7B348A44" w14:textId="77777777" w:rsidR="000A3A53" w:rsidRPr="000A3A53" w:rsidRDefault="000A3A53" w:rsidP="00F00717">
            <w:pPr>
              <w:pStyle w:val="TAH"/>
              <w:rPr>
                <w:highlight w:val="lightGray"/>
              </w:rPr>
            </w:pPr>
            <w:r w:rsidRPr="000A3A53">
              <w:rPr>
                <w:highlight w:val="lightGray"/>
              </w:rPr>
              <w:t>Comment</w:t>
            </w:r>
          </w:p>
        </w:tc>
      </w:tr>
      <w:tr w:rsidR="000A3A53" w:rsidRPr="000A3A53" w14:paraId="09ECBEA8" w14:textId="77777777" w:rsidTr="00F00717">
        <w:trPr>
          <w:cantSplit/>
        </w:trPr>
        <w:tc>
          <w:tcPr>
            <w:tcW w:w="2340" w:type="dxa"/>
          </w:tcPr>
          <w:p w14:paraId="5FB06218" w14:textId="77777777" w:rsidR="000A3A53" w:rsidRPr="000A3A53" w:rsidRDefault="000A3A53" w:rsidP="00F00717">
            <w:pPr>
              <w:pStyle w:val="TAL"/>
              <w:rPr>
                <w:rFonts w:cs="Arial"/>
                <w:b/>
                <w:highlight w:val="lightGray"/>
              </w:rPr>
            </w:pPr>
            <w:r w:rsidRPr="000A3A53">
              <w:rPr>
                <w:highlight w:val="lightGray"/>
              </w:rPr>
              <w:t>NR RF Channel Number</w:t>
            </w:r>
          </w:p>
        </w:tc>
        <w:tc>
          <w:tcPr>
            <w:tcW w:w="990" w:type="dxa"/>
          </w:tcPr>
          <w:p w14:paraId="0CB02EA7" w14:textId="77777777" w:rsidR="000A3A53" w:rsidRPr="000A3A53" w:rsidRDefault="000A3A53" w:rsidP="00F00717">
            <w:pPr>
              <w:pStyle w:val="TAL"/>
              <w:rPr>
                <w:rFonts w:cs="Arial"/>
                <w:b/>
                <w:highlight w:val="lightGray"/>
              </w:rPr>
            </w:pPr>
          </w:p>
        </w:tc>
        <w:tc>
          <w:tcPr>
            <w:tcW w:w="2160" w:type="dxa"/>
          </w:tcPr>
          <w:p w14:paraId="5DFA80C7" w14:textId="77777777" w:rsidR="000A3A53" w:rsidRPr="000A3A53" w:rsidRDefault="000A3A53" w:rsidP="00F00717">
            <w:pPr>
              <w:pStyle w:val="TAL"/>
              <w:rPr>
                <w:rFonts w:cs="Arial"/>
                <w:b/>
                <w:highlight w:val="lightGray"/>
              </w:rPr>
            </w:pPr>
            <w:r w:rsidRPr="000A3A53">
              <w:rPr>
                <w:bCs/>
                <w:highlight w:val="lightGray"/>
              </w:rPr>
              <w:t>1</w:t>
            </w:r>
          </w:p>
        </w:tc>
        <w:tc>
          <w:tcPr>
            <w:tcW w:w="3690" w:type="dxa"/>
          </w:tcPr>
          <w:p w14:paraId="6E2B3067" w14:textId="77777777" w:rsidR="000A3A53" w:rsidRPr="000A3A53" w:rsidRDefault="000A3A53" w:rsidP="00F00717">
            <w:pPr>
              <w:pStyle w:val="TAL"/>
              <w:rPr>
                <w:rFonts w:cs="Arial"/>
                <w:b/>
                <w:highlight w:val="lightGray"/>
              </w:rPr>
            </w:pPr>
            <w:r w:rsidRPr="000A3A53">
              <w:rPr>
                <w:bCs/>
                <w:highlight w:val="lightGray"/>
              </w:rPr>
              <w:t>1 NR carrier frequency is used in the test</w:t>
            </w:r>
          </w:p>
        </w:tc>
      </w:tr>
      <w:tr w:rsidR="000A3A53" w:rsidRPr="000A3A53" w14:paraId="75D2779B" w14:textId="77777777" w:rsidTr="00F00717">
        <w:trPr>
          <w:cantSplit/>
        </w:trPr>
        <w:tc>
          <w:tcPr>
            <w:tcW w:w="2340" w:type="dxa"/>
          </w:tcPr>
          <w:p w14:paraId="5A5AE169" w14:textId="77777777" w:rsidR="000A3A53" w:rsidRPr="000A3A53" w:rsidRDefault="000A3A53" w:rsidP="00F00717">
            <w:pPr>
              <w:pStyle w:val="TAL"/>
              <w:rPr>
                <w:rFonts w:cs="Arial"/>
                <w:b/>
                <w:highlight w:val="lightGray"/>
              </w:rPr>
            </w:pPr>
            <w:r w:rsidRPr="000A3A53">
              <w:rPr>
                <w:highlight w:val="lightGray"/>
              </w:rPr>
              <w:t>LTE RF Channel Number</w:t>
            </w:r>
          </w:p>
        </w:tc>
        <w:tc>
          <w:tcPr>
            <w:tcW w:w="990" w:type="dxa"/>
          </w:tcPr>
          <w:p w14:paraId="6B8663B1" w14:textId="77777777" w:rsidR="000A3A53" w:rsidRPr="000A3A53" w:rsidRDefault="000A3A53" w:rsidP="00F00717">
            <w:pPr>
              <w:pStyle w:val="TAL"/>
              <w:rPr>
                <w:rFonts w:cs="Arial"/>
                <w:b/>
                <w:highlight w:val="lightGray"/>
              </w:rPr>
            </w:pPr>
          </w:p>
        </w:tc>
        <w:tc>
          <w:tcPr>
            <w:tcW w:w="2160" w:type="dxa"/>
          </w:tcPr>
          <w:p w14:paraId="1DAB6262" w14:textId="77777777" w:rsidR="000A3A53" w:rsidRPr="000A3A53" w:rsidRDefault="000A3A53" w:rsidP="00F00717">
            <w:pPr>
              <w:pStyle w:val="TAL"/>
              <w:rPr>
                <w:rFonts w:cs="Arial"/>
                <w:b/>
                <w:highlight w:val="lightGray"/>
              </w:rPr>
            </w:pPr>
            <w:r w:rsidRPr="000A3A53">
              <w:rPr>
                <w:bCs/>
                <w:highlight w:val="lightGray"/>
              </w:rPr>
              <w:t>1</w:t>
            </w:r>
          </w:p>
        </w:tc>
        <w:tc>
          <w:tcPr>
            <w:tcW w:w="3690" w:type="dxa"/>
          </w:tcPr>
          <w:p w14:paraId="52E9FE6D" w14:textId="77777777" w:rsidR="000A3A53" w:rsidRPr="000A3A53" w:rsidRDefault="000A3A53" w:rsidP="00F00717">
            <w:pPr>
              <w:pStyle w:val="TAL"/>
              <w:rPr>
                <w:rFonts w:cs="Arial"/>
                <w:b/>
                <w:highlight w:val="lightGray"/>
              </w:rPr>
            </w:pPr>
            <w:r w:rsidRPr="000A3A53">
              <w:rPr>
                <w:bCs/>
                <w:highlight w:val="lightGray"/>
              </w:rPr>
              <w:t>1 LTE carrier frequency is used in the test</w:t>
            </w:r>
          </w:p>
        </w:tc>
      </w:tr>
      <w:tr w:rsidR="000A3A53" w:rsidRPr="000A3A53" w14:paraId="7872D241" w14:textId="77777777" w:rsidTr="00F00717">
        <w:trPr>
          <w:cantSplit/>
        </w:trPr>
        <w:tc>
          <w:tcPr>
            <w:tcW w:w="2340" w:type="dxa"/>
          </w:tcPr>
          <w:p w14:paraId="2643779C" w14:textId="77777777" w:rsidR="000A3A53" w:rsidRPr="000A3A53" w:rsidRDefault="000A3A53" w:rsidP="00F00717">
            <w:pPr>
              <w:pStyle w:val="TAL"/>
              <w:rPr>
                <w:rFonts w:cs="Arial"/>
                <w:b/>
                <w:highlight w:val="lightGray"/>
              </w:rPr>
            </w:pPr>
            <w:r w:rsidRPr="000A3A53">
              <w:rPr>
                <w:bCs/>
                <w:highlight w:val="lightGray"/>
              </w:rPr>
              <w:t>Channel Bandwidth</w:t>
            </w:r>
          </w:p>
        </w:tc>
        <w:tc>
          <w:tcPr>
            <w:tcW w:w="990" w:type="dxa"/>
          </w:tcPr>
          <w:p w14:paraId="055070B8" w14:textId="77777777" w:rsidR="000A3A53" w:rsidRPr="000A3A53" w:rsidRDefault="000A3A53" w:rsidP="00F00717">
            <w:pPr>
              <w:pStyle w:val="TAL"/>
              <w:rPr>
                <w:rFonts w:cs="Arial"/>
                <w:b/>
                <w:highlight w:val="lightGray"/>
              </w:rPr>
            </w:pPr>
            <w:r w:rsidRPr="000A3A53">
              <w:rPr>
                <w:bCs/>
                <w:highlight w:val="lightGray"/>
              </w:rPr>
              <w:t>MHz</w:t>
            </w:r>
          </w:p>
        </w:tc>
        <w:tc>
          <w:tcPr>
            <w:tcW w:w="2160" w:type="dxa"/>
          </w:tcPr>
          <w:p w14:paraId="7A00FC89" w14:textId="77777777" w:rsidR="000A3A53" w:rsidRPr="000A3A53" w:rsidRDefault="000A3A53" w:rsidP="00F00717">
            <w:pPr>
              <w:pStyle w:val="TAL"/>
              <w:rPr>
                <w:rFonts w:cs="Arial"/>
                <w:b/>
                <w:highlight w:val="lightGray"/>
              </w:rPr>
            </w:pPr>
            <w:r w:rsidRPr="000A3A53">
              <w:rPr>
                <w:bCs/>
                <w:highlight w:val="lightGray"/>
              </w:rPr>
              <w:t xml:space="preserve">As specified in </w:t>
            </w:r>
            <w:r w:rsidRPr="000A3A53">
              <w:rPr>
                <w:highlight w:val="lightGray"/>
              </w:rPr>
              <w:t>Tables A.11.5.3.1.1-2 and A.11.5.3.1.1-3.</w:t>
            </w:r>
          </w:p>
        </w:tc>
        <w:tc>
          <w:tcPr>
            <w:tcW w:w="3690" w:type="dxa"/>
          </w:tcPr>
          <w:p w14:paraId="12E50EBB" w14:textId="77777777" w:rsidR="000A3A53" w:rsidRPr="000A3A53" w:rsidRDefault="000A3A53" w:rsidP="00F00717">
            <w:pPr>
              <w:pStyle w:val="TAL"/>
              <w:rPr>
                <w:rFonts w:cs="Arial"/>
                <w:highlight w:val="lightGray"/>
              </w:rPr>
            </w:pPr>
          </w:p>
        </w:tc>
      </w:tr>
      <w:tr w:rsidR="000A3A53" w:rsidRPr="000A3A53" w14:paraId="118303A9" w14:textId="77777777" w:rsidTr="00F00717">
        <w:trPr>
          <w:cantSplit/>
        </w:trPr>
        <w:tc>
          <w:tcPr>
            <w:tcW w:w="2340" w:type="dxa"/>
          </w:tcPr>
          <w:p w14:paraId="67F8FBE6" w14:textId="77777777" w:rsidR="000A3A53" w:rsidRPr="000A3A53" w:rsidRDefault="000A3A53" w:rsidP="00F00717">
            <w:pPr>
              <w:pStyle w:val="TAL"/>
              <w:rPr>
                <w:rFonts w:cs="Arial"/>
                <w:highlight w:val="lightGray"/>
              </w:rPr>
            </w:pPr>
            <w:r w:rsidRPr="000A3A53">
              <w:rPr>
                <w:rFonts w:cs="Arial"/>
                <w:highlight w:val="lightGray"/>
              </w:rPr>
              <w:t>Active cell</w:t>
            </w:r>
          </w:p>
        </w:tc>
        <w:tc>
          <w:tcPr>
            <w:tcW w:w="990" w:type="dxa"/>
          </w:tcPr>
          <w:p w14:paraId="55E4A329" w14:textId="77777777" w:rsidR="000A3A53" w:rsidRPr="000A3A53" w:rsidRDefault="000A3A53" w:rsidP="00F00717">
            <w:pPr>
              <w:pStyle w:val="TAL"/>
              <w:rPr>
                <w:rFonts w:cs="Arial"/>
                <w:highlight w:val="lightGray"/>
              </w:rPr>
            </w:pPr>
          </w:p>
        </w:tc>
        <w:tc>
          <w:tcPr>
            <w:tcW w:w="2160" w:type="dxa"/>
          </w:tcPr>
          <w:p w14:paraId="3F54385B" w14:textId="77777777" w:rsidR="000A3A53" w:rsidRPr="000A3A53" w:rsidRDefault="000A3A53" w:rsidP="00F00717">
            <w:pPr>
              <w:pStyle w:val="TAL"/>
              <w:rPr>
                <w:rFonts w:cs="Arial"/>
                <w:highlight w:val="lightGray"/>
              </w:rPr>
            </w:pPr>
            <w:r w:rsidRPr="000A3A53">
              <w:rPr>
                <w:rFonts w:cs="Arial"/>
                <w:highlight w:val="lightGray"/>
              </w:rPr>
              <w:t>Cell 1</w:t>
            </w:r>
          </w:p>
        </w:tc>
        <w:tc>
          <w:tcPr>
            <w:tcW w:w="3690" w:type="dxa"/>
          </w:tcPr>
          <w:p w14:paraId="1D02DA72" w14:textId="77777777" w:rsidR="000A3A53" w:rsidRPr="000A3A53" w:rsidRDefault="000A3A53" w:rsidP="00F00717">
            <w:pPr>
              <w:pStyle w:val="TAL"/>
              <w:rPr>
                <w:rFonts w:cs="Arial"/>
                <w:highlight w:val="lightGray"/>
              </w:rPr>
            </w:pPr>
            <w:r w:rsidRPr="000A3A53">
              <w:rPr>
                <w:rFonts w:cs="Arial"/>
                <w:highlight w:val="lightGray"/>
              </w:rPr>
              <w:t>Cell 1 is on RF channel number 1</w:t>
            </w:r>
          </w:p>
        </w:tc>
      </w:tr>
      <w:tr w:rsidR="000A3A53" w:rsidRPr="000A3A53" w14:paraId="45923E23" w14:textId="77777777" w:rsidTr="00F00717">
        <w:trPr>
          <w:cantSplit/>
        </w:trPr>
        <w:tc>
          <w:tcPr>
            <w:tcW w:w="2340" w:type="dxa"/>
          </w:tcPr>
          <w:p w14:paraId="6A301F5E" w14:textId="77777777" w:rsidR="000A3A53" w:rsidRPr="000A3A53" w:rsidRDefault="000A3A53" w:rsidP="00F00717">
            <w:pPr>
              <w:pStyle w:val="TAL"/>
              <w:rPr>
                <w:rFonts w:cs="Arial"/>
                <w:highlight w:val="lightGray"/>
              </w:rPr>
            </w:pPr>
            <w:r w:rsidRPr="000A3A53">
              <w:rPr>
                <w:rFonts w:cs="Arial"/>
                <w:highlight w:val="lightGray"/>
              </w:rPr>
              <w:t>Neighbour cell</w:t>
            </w:r>
          </w:p>
        </w:tc>
        <w:tc>
          <w:tcPr>
            <w:tcW w:w="990" w:type="dxa"/>
          </w:tcPr>
          <w:p w14:paraId="53304319" w14:textId="77777777" w:rsidR="000A3A53" w:rsidRPr="000A3A53" w:rsidRDefault="000A3A53" w:rsidP="00F00717">
            <w:pPr>
              <w:pStyle w:val="TAL"/>
              <w:rPr>
                <w:rFonts w:cs="Arial"/>
                <w:highlight w:val="lightGray"/>
              </w:rPr>
            </w:pPr>
          </w:p>
        </w:tc>
        <w:tc>
          <w:tcPr>
            <w:tcW w:w="2160" w:type="dxa"/>
          </w:tcPr>
          <w:p w14:paraId="7D8AE9C6" w14:textId="77777777" w:rsidR="000A3A53" w:rsidRPr="000A3A53" w:rsidRDefault="000A3A53" w:rsidP="00F00717">
            <w:pPr>
              <w:pStyle w:val="TAL"/>
              <w:rPr>
                <w:rFonts w:cs="Arial"/>
                <w:highlight w:val="lightGray"/>
              </w:rPr>
            </w:pPr>
            <w:r w:rsidRPr="000A3A53">
              <w:rPr>
                <w:rFonts w:cs="Arial"/>
                <w:highlight w:val="lightGray"/>
              </w:rPr>
              <w:t>Cell 2</w:t>
            </w:r>
          </w:p>
        </w:tc>
        <w:tc>
          <w:tcPr>
            <w:tcW w:w="3690" w:type="dxa"/>
          </w:tcPr>
          <w:p w14:paraId="55374D03" w14:textId="77777777" w:rsidR="000A3A53" w:rsidRPr="000A3A53" w:rsidRDefault="000A3A53" w:rsidP="00F00717">
            <w:pPr>
              <w:pStyle w:val="TAL"/>
              <w:rPr>
                <w:rFonts w:cs="Arial"/>
                <w:highlight w:val="lightGray"/>
              </w:rPr>
            </w:pPr>
            <w:r w:rsidRPr="000A3A53">
              <w:rPr>
                <w:rFonts w:cs="Arial"/>
                <w:highlight w:val="lightGray"/>
              </w:rPr>
              <w:t>Cell 2 is on RF channel number 2</w:t>
            </w:r>
          </w:p>
        </w:tc>
      </w:tr>
      <w:tr w:rsidR="000A3A53" w:rsidRPr="000A3A53" w14:paraId="3D5A4C25" w14:textId="77777777" w:rsidTr="00F00717">
        <w:trPr>
          <w:cantSplit/>
        </w:trPr>
        <w:tc>
          <w:tcPr>
            <w:tcW w:w="2340" w:type="dxa"/>
          </w:tcPr>
          <w:p w14:paraId="16669A96" w14:textId="77777777" w:rsidR="000A3A53" w:rsidRPr="000A3A53" w:rsidRDefault="000A3A53" w:rsidP="00F00717">
            <w:pPr>
              <w:pStyle w:val="TAL"/>
              <w:rPr>
                <w:rFonts w:cs="Arial"/>
                <w:highlight w:val="lightGray"/>
              </w:rPr>
            </w:pPr>
            <w:r w:rsidRPr="000A3A53">
              <w:rPr>
                <w:rFonts w:cs="Arial"/>
                <w:highlight w:val="lightGray"/>
              </w:rPr>
              <w:t>Gap Pattern Id</w:t>
            </w:r>
          </w:p>
        </w:tc>
        <w:tc>
          <w:tcPr>
            <w:tcW w:w="990" w:type="dxa"/>
          </w:tcPr>
          <w:p w14:paraId="7945261C" w14:textId="77777777" w:rsidR="000A3A53" w:rsidRPr="000A3A53" w:rsidRDefault="000A3A53" w:rsidP="00F00717">
            <w:pPr>
              <w:pStyle w:val="TAL"/>
              <w:rPr>
                <w:rFonts w:cs="Arial"/>
                <w:highlight w:val="lightGray"/>
              </w:rPr>
            </w:pPr>
          </w:p>
        </w:tc>
        <w:tc>
          <w:tcPr>
            <w:tcW w:w="2160" w:type="dxa"/>
          </w:tcPr>
          <w:p w14:paraId="6CD3F429"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1A4AA9A1" w14:textId="77777777" w:rsidR="000A3A53" w:rsidRPr="000A3A53" w:rsidRDefault="000A3A53" w:rsidP="00F00717">
            <w:pPr>
              <w:pStyle w:val="TAL"/>
              <w:rPr>
                <w:rFonts w:cs="Arial"/>
                <w:highlight w:val="lightGray"/>
              </w:rPr>
            </w:pPr>
            <w:r w:rsidRPr="000A3A53">
              <w:rPr>
                <w:rFonts w:cs="Arial"/>
                <w:highlight w:val="lightGray"/>
              </w:rPr>
              <w:t>As specified in Clause Table 9.1.2-1. Per-UE gap pattern.</w:t>
            </w:r>
          </w:p>
        </w:tc>
      </w:tr>
      <w:tr w:rsidR="000A3A53" w:rsidRPr="000A3A53" w14:paraId="40DCFDB9" w14:textId="77777777" w:rsidTr="00F00717">
        <w:trPr>
          <w:cantSplit/>
        </w:trPr>
        <w:tc>
          <w:tcPr>
            <w:tcW w:w="2340" w:type="dxa"/>
          </w:tcPr>
          <w:p w14:paraId="4C280C4B" w14:textId="77777777" w:rsidR="000A3A53" w:rsidRPr="000A3A53" w:rsidRDefault="000A3A53" w:rsidP="00F00717">
            <w:pPr>
              <w:pStyle w:val="TAL"/>
              <w:rPr>
                <w:rFonts w:cs="Arial"/>
                <w:highlight w:val="lightGray"/>
              </w:rPr>
            </w:pPr>
            <w:r w:rsidRPr="000A3A53">
              <w:rPr>
                <w:rFonts w:cs="Arial"/>
                <w:highlight w:val="lightGray"/>
              </w:rPr>
              <w:t>NR measurement quantity</w:t>
            </w:r>
          </w:p>
        </w:tc>
        <w:tc>
          <w:tcPr>
            <w:tcW w:w="990" w:type="dxa"/>
          </w:tcPr>
          <w:p w14:paraId="376C85D1" w14:textId="77777777" w:rsidR="000A3A53" w:rsidRPr="000A3A53" w:rsidRDefault="000A3A53" w:rsidP="00F00717">
            <w:pPr>
              <w:pStyle w:val="TAL"/>
              <w:rPr>
                <w:rFonts w:cs="Arial"/>
                <w:highlight w:val="lightGray"/>
              </w:rPr>
            </w:pPr>
          </w:p>
        </w:tc>
        <w:tc>
          <w:tcPr>
            <w:tcW w:w="2160" w:type="dxa"/>
          </w:tcPr>
          <w:p w14:paraId="59568455" w14:textId="77777777" w:rsidR="000A3A53" w:rsidRPr="000A3A53" w:rsidRDefault="000A3A53" w:rsidP="00F00717">
            <w:pPr>
              <w:pStyle w:val="TAL"/>
              <w:rPr>
                <w:rFonts w:cs="Arial"/>
                <w:highlight w:val="lightGray"/>
              </w:rPr>
            </w:pPr>
            <w:r w:rsidRPr="000A3A53">
              <w:rPr>
                <w:rFonts w:cs="Arial"/>
                <w:highlight w:val="lightGray"/>
              </w:rPr>
              <w:t>SS-RSRP</w:t>
            </w:r>
          </w:p>
        </w:tc>
        <w:tc>
          <w:tcPr>
            <w:tcW w:w="3690" w:type="dxa"/>
          </w:tcPr>
          <w:p w14:paraId="671F8FD0" w14:textId="77777777" w:rsidR="000A3A53" w:rsidRPr="000A3A53" w:rsidRDefault="000A3A53" w:rsidP="00F00717">
            <w:pPr>
              <w:pStyle w:val="TAL"/>
              <w:rPr>
                <w:rFonts w:cs="Arial"/>
                <w:highlight w:val="lightGray"/>
              </w:rPr>
            </w:pPr>
            <w:r w:rsidRPr="000A3A53">
              <w:rPr>
                <w:rFonts w:cs="Arial"/>
                <w:highlight w:val="lightGray"/>
              </w:rPr>
              <w:t>Measurement quantity for Cell 1</w:t>
            </w:r>
          </w:p>
        </w:tc>
      </w:tr>
      <w:tr w:rsidR="000A3A53" w:rsidRPr="000A3A53" w14:paraId="41B81EB8" w14:textId="77777777" w:rsidTr="00F00717">
        <w:trPr>
          <w:cantSplit/>
        </w:trPr>
        <w:tc>
          <w:tcPr>
            <w:tcW w:w="2340" w:type="dxa"/>
          </w:tcPr>
          <w:p w14:paraId="78FE6FE8" w14:textId="77777777" w:rsidR="000A3A53" w:rsidRPr="000A3A53" w:rsidRDefault="000A3A53" w:rsidP="00F00717">
            <w:pPr>
              <w:pStyle w:val="TAL"/>
              <w:rPr>
                <w:rFonts w:cs="Arial"/>
                <w:highlight w:val="lightGray"/>
                <w:lang w:val="fr-FR"/>
              </w:rPr>
            </w:pPr>
            <w:r w:rsidRPr="000A3A53">
              <w:rPr>
                <w:rFonts w:cs="Arial"/>
                <w:highlight w:val="lightGray"/>
                <w:lang w:val="fr-FR"/>
              </w:rPr>
              <w:t>Inter-RAT E-UTRAN measurement quantity</w:t>
            </w:r>
          </w:p>
        </w:tc>
        <w:tc>
          <w:tcPr>
            <w:tcW w:w="990" w:type="dxa"/>
          </w:tcPr>
          <w:p w14:paraId="5417FEFB" w14:textId="77777777" w:rsidR="000A3A53" w:rsidRPr="000A3A53" w:rsidRDefault="000A3A53" w:rsidP="00F00717">
            <w:pPr>
              <w:pStyle w:val="TAL"/>
              <w:rPr>
                <w:rFonts w:cs="Arial"/>
                <w:highlight w:val="lightGray"/>
                <w:lang w:val="fr-FR"/>
              </w:rPr>
            </w:pPr>
          </w:p>
        </w:tc>
        <w:tc>
          <w:tcPr>
            <w:tcW w:w="2160" w:type="dxa"/>
          </w:tcPr>
          <w:p w14:paraId="379DCC02" w14:textId="77777777" w:rsidR="000A3A53" w:rsidRPr="000A3A53" w:rsidRDefault="000A3A53" w:rsidP="00F00717">
            <w:pPr>
              <w:pStyle w:val="TAL"/>
              <w:rPr>
                <w:rFonts w:cs="Arial"/>
                <w:highlight w:val="lightGray"/>
              </w:rPr>
            </w:pPr>
            <w:r w:rsidRPr="000A3A53">
              <w:rPr>
                <w:rFonts w:cs="Arial"/>
                <w:highlight w:val="lightGray"/>
              </w:rPr>
              <w:t>RSRP</w:t>
            </w:r>
          </w:p>
        </w:tc>
        <w:tc>
          <w:tcPr>
            <w:tcW w:w="3690" w:type="dxa"/>
          </w:tcPr>
          <w:p w14:paraId="3BA846FD" w14:textId="77777777" w:rsidR="000A3A53" w:rsidRPr="000A3A53" w:rsidRDefault="000A3A53" w:rsidP="00F00717">
            <w:pPr>
              <w:pStyle w:val="TAL"/>
              <w:rPr>
                <w:rFonts w:cs="Arial"/>
                <w:highlight w:val="lightGray"/>
              </w:rPr>
            </w:pPr>
            <w:r w:rsidRPr="000A3A53">
              <w:rPr>
                <w:rFonts w:cs="Arial"/>
                <w:highlight w:val="lightGray"/>
              </w:rPr>
              <w:t>Measurement quantity for Cell 2</w:t>
            </w:r>
          </w:p>
        </w:tc>
      </w:tr>
      <w:tr w:rsidR="000A3A53" w:rsidRPr="000A3A53" w14:paraId="3474A185" w14:textId="77777777" w:rsidTr="00F00717">
        <w:trPr>
          <w:cantSplit/>
        </w:trPr>
        <w:tc>
          <w:tcPr>
            <w:tcW w:w="2340" w:type="dxa"/>
          </w:tcPr>
          <w:p w14:paraId="4F7F4545" w14:textId="77777777" w:rsidR="000A3A53" w:rsidRPr="000A3A53" w:rsidRDefault="000A3A53" w:rsidP="00F00717">
            <w:pPr>
              <w:pStyle w:val="TAL"/>
              <w:rPr>
                <w:rFonts w:cs="Arial"/>
                <w:highlight w:val="lightGray"/>
              </w:rPr>
            </w:pPr>
            <w:r w:rsidRPr="000A3A53">
              <w:rPr>
                <w:rFonts w:cs="Arial"/>
                <w:highlight w:val="lightGray"/>
              </w:rPr>
              <w:t>b2-Threshold1</w:t>
            </w:r>
          </w:p>
        </w:tc>
        <w:tc>
          <w:tcPr>
            <w:tcW w:w="990" w:type="dxa"/>
          </w:tcPr>
          <w:p w14:paraId="60914C65" w14:textId="77777777" w:rsidR="000A3A53" w:rsidRPr="000A3A53" w:rsidRDefault="000A3A53" w:rsidP="00F00717">
            <w:pPr>
              <w:pStyle w:val="TAL"/>
              <w:rPr>
                <w:rFonts w:cs="Arial"/>
                <w:highlight w:val="lightGray"/>
              </w:rPr>
            </w:pPr>
            <w:r w:rsidRPr="000A3A53">
              <w:rPr>
                <w:rFonts w:cs="Arial"/>
                <w:highlight w:val="lightGray"/>
              </w:rPr>
              <w:t>dBm</w:t>
            </w:r>
          </w:p>
        </w:tc>
        <w:tc>
          <w:tcPr>
            <w:tcW w:w="2160" w:type="dxa"/>
          </w:tcPr>
          <w:p w14:paraId="412CA0D9" w14:textId="77777777" w:rsidR="000A3A53" w:rsidRPr="000A3A53" w:rsidRDefault="000A3A53" w:rsidP="00F00717">
            <w:pPr>
              <w:pStyle w:val="TAL"/>
              <w:rPr>
                <w:rFonts w:cs="Arial"/>
                <w:highlight w:val="lightGray"/>
              </w:rPr>
            </w:pPr>
            <w:r w:rsidRPr="000A3A53">
              <w:rPr>
                <w:rFonts w:cs="Arial"/>
                <w:highlight w:val="lightGray"/>
              </w:rPr>
              <w:t>Note 1</w:t>
            </w:r>
          </w:p>
        </w:tc>
        <w:tc>
          <w:tcPr>
            <w:tcW w:w="3690" w:type="dxa"/>
          </w:tcPr>
          <w:p w14:paraId="68237CB9" w14:textId="77777777" w:rsidR="000A3A53" w:rsidRPr="000A3A53" w:rsidRDefault="000A3A53" w:rsidP="00F00717">
            <w:pPr>
              <w:pStyle w:val="TAL"/>
              <w:rPr>
                <w:rFonts w:cs="Arial"/>
                <w:highlight w:val="lightGray"/>
              </w:rPr>
            </w:pPr>
            <w:r w:rsidRPr="000A3A53">
              <w:rPr>
                <w:rFonts w:cs="Arial"/>
                <w:highlight w:val="lightGray"/>
              </w:rPr>
              <w:t>SS-RSRP threshold for SS-RSRP measurement on cell1 for event B2</w:t>
            </w:r>
          </w:p>
        </w:tc>
      </w:tr>
      <w:tr w:rsidR="000A3A53" w:rsidRPr="000A3A53" w14:paraId="6A0376CE" w14:textId="77777777" w:rsidTr="00F00717">
        <w:trPr>
          <w:cantSplit/>
        </w:trPr>
        <w:tc>
          <w:tcPr>
            <w:tcW w:w="2340" w:type="dxa"/>
          </w:tcPr>
          <w:p w14:paraId="79653CC3" w14:textId="77777777" w:rsidR="000A3A53" w:rsidRPr="000A3A53" w:rsidRDefault="000A3A53" w:rsidP="00F00717">
            <w:pPr>
              <w:pStyle w:val="TAL"/>
              <w:rPr>
                <w:rFonts w:cs="Arial"/>
                <w:highlight w:val="lightGray"/>
              </w:rPr>
            </w:pPr>
            <w:r w:rsidRPr="000A3A53">
              <w:rPr>
                <w:rFonts w:cs="Arial"/>
                <w:highlight w:val="lightGray"/>
              </w:rPr>
              <w:t>b2-Threshold2EUTRA</w:t>
            </w:r>
          </w:p>
        </w:tc>
        <w:tc>
          <w:tcPr>
            <w:tcW w:w="990" w:type="dxa"/>
          </w:tcPr>
          <w:p w14:paraId="3BD8EFB0" w14:textId="77777777" w:rsidR="000A3A53" w:rsidRPr="000A3A53" w:rsidRDefault="000A3A53" w:rsidP="00F00717">
            <w:pPr>
              <w:pStyle w:val="TAL"/>
              <w:rPr>
                <w:rFonts w:cs="Arial"/>
                <w:highlight w:val="lightGray"/>
              </w:rPr>
            </w:pPr>
            <w:r w:rsidRPr="000A3A53">
              <w:rPr>
                <w:rFonts w:cs="Arial"/>
                <w:highlight w:val="lightGray"/>
              </w:rPr>
              <w:t>dBm</w:t>
            </w:r>
          </w:p>
        </w:tc>
        <w:tc>
          <w:tcPr>
            <w:tcW w:w="2160" w:type="dxa"/>
          </w:tcPr>
          <w:p w14:paraId="0C700DAE" w14:textId="77777777" w:rsidR="000A3A53" w:rsidRPr="000A3A53" w:rsidRDefault="000A3A53" w:rsidP="00F00717">
            <w:pPr>
              <w:pStyle w:val="TAL"/>
              <w:rPr>
                <w:rFonts w:cs="Arial"/>
                <w:highlight w:val="lightGray"/>
              </w:rPr>
            </w:pPr>
            <w:r w:rsidRPr="000A3A53">
              <w:rPr>
                <w:rFonts w:cs="Arial"/>
                <w:highlight w:val="lightGray"/>
              </w:rPr>
              <w:t>-95</w:t>
            </w:r>
          </w:p>
        </w:tc>
        <w:tc>
          <w:tcPr>
            <w:tcW w:w="3690" w:type="dxa"/>
          </w:tcPr>
          <w:p w14:paraId="41C97E6A" w14:textId="77777777" w:rsidR="000A3A53" w:rsidRPr="000A3A53" w:rsidRDefault="000A3A53" w:rsidP="00F00717">
            <w:pPr>
              <w:pStyle w:val="TAL"/>
              <w:rPr>
                <w:rFonts w:cs="Arial"/>
                <w:highlight w:val="lightGray"/>
              </w:rPr>
            </w:pPr>
            <w:r w:rsidRPr="000A3A53">
              <w:rPr>
                <w:rFonts w:cs="Arial"/>
                <w:highlight w:val="lightGray"/>
              </w:rPr>
              <w:t>E-UTRAN RSRP threshold for SS-RSRP measurement on cell1 for event B2</w:t>
            </w:r>
          </w:p>
        </w:tc>
      </w:tr>
      <w:tr w:rsidR="000A3A53" w:rsidRPr="000A3A53" w14:paraId="3A4EBDCF" w14:textId="77777777" w:rsidTr="00F00717">
        <w:trPr>
          <w:cantSplit/>
        </w:trPr>
        <w:tc>
          <w:tcPr>
            <w:tcW w:w="2340" w:type="dxa"/>
          </w:tcPr>
          <w:p w14:paraId="21F1B5EC" w14:textId="77777777" w:rsidR="000A3A53" w:rsidRPr="000A3A53" w:rsidRDefault="000A3A53" w:rsidP="00F00717">
            <w:pPr>
              <w:pStyle w:val="TAL"/>
              <w:rPr>
                <w:rFonts w:cs="Arial"/>
                <w:highlight w:val="lightGray"/>
              </w:rPr>
            </w:pPr>
            <w:r w:rsidRPr="000A3A53">
              <w:rPr>
                <w:rFonts w:cs="Arial"/>
                <w:highlight w:val="lightGray"/>
              </w:rPr>
              <w:t>Hysteresis</w:t>
            </w:r>
          </w:p>
        </w:tc>
        <w:tc>
          <w:tcPr>
            <w:tcW w:w="990" w:type="dxa"/>
          </w:tcPr>
          <w:p w14:paraId="50DCE697" w14:textId="77777777" w:rsidR="000A3A53" w:rsidRPr="000A3A53" w:rsidRDefault="000A3A53" w:rsidP="00F00717">
            <w:pPr>
              <w:pStyle w:val="TAL"/>
              <w:rPr>
                <w:rFonts w:cs="Arial"/>
                <w:highlight w:val="lightGray"/>
              </w:rPr>
            </w:pPr>
            <w:r w:rsidRPr="000A3A53">
              <w:rPr>
                <w:rFonts w:cs="Arial"/>
                <w:highlight w:val="lightGray"/>
              </w:rPr>
              <w:t>dB</w:t>
            </w:r>
          </w:p>
        </w:tc>
        <w:tc>
          <w:tcPr>
            <w:tcW w:w="2160" w:type="dxa"/>
          </w:tcPr>
          <w:p w14:paraId="4587101D"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6981F988" w14:textId="77777777" w:rsidR="000A3A53" w:rsidRPr="000A3A53" w:rsidRDefault="000A3A53" w:rsidP="00F00717">
            <w:pPr>
              <w:pStyle w:val="TAL"/>
              <w:rPr>
                <w:rFonts w:cs="Arial"/>
                <w:highlight w:val="lightGray"/>
              </w:rPr>
            </w:pPr>
          </w:p>
        </w:tc>
      </w:tr>
      <w:tr w:rsidR="000A3A53" w:rsidRPr="000A3A53" w14:paraId="784F852D" w14:textId="77777777" w:rsidTr="00F00717">
        <w:trPr>
          <w:cantSplit/>
        </w:trPr>
        <w:tc>
          <w:tcPr>
            <w:tcW w:w="2340" w:type="dxa"/>
          </w:tcPr>
          <w:p w14:paraId="79D47B26" w14:textId="77777777" w:rsidR="000A3A53" w:rsidRPr="000A3A53" w:rsidRDefault="000A3A53" w:rsidP="00F00717">
            <w:pPr>
              <w:pStyle w:val="TAL"/>
              <w:rPr>
                <w:rFonts w:cs="Arial"/>
                <w:highlight w:val="lightGray"/>
              </w:rPr>
            </w:pPr>
            <w:r w:rsidRPr="000A3A53">
              <w:rPr>
                <w:rFonts w:cs="Arial"/>
                <w:highlight w:val="lightGray"/>
              </w:rPr>
              <w:t>TimeToTrigger</w:t>
            </w:r>
          </w:p>
        </w:tc>
        <w:tc>
          <w:tcPr>
            <w:tcW w:w="990" w:type="dxa"/>
          </w:tcPr>
          <w:p w14:paraId="67854F8C" w14:textId="77777777" w:rsidR="000A3A53" w:rsidRPr="000A3A53" w:rsidRDefault="000A3A53" w:rsidP="00F00717">
            <w:pPr>
              <w:pStyle w:val="TAL"/>
              <w:rPr>
                <w:rFonts w:cs="Arial"/>
                <w:highlight w:val="lightGray"/>
              </w:rPr>
            </w:pPr>
            <w:r w:rsidRPr="000A3A53">
              <w:rPr>
                <w:rFonts w:cs="Arial"/>
                <w:highlight w:val="lightGray"/>
              </w:rPr>
              <w:t>s</w:t>
            </w:r>
          </w:p>
        </w:tc>
        <w:tc>
          <w:tcPr>
            <w:tcW w:w="2160" w:type="dxa"/>
          </w:tcPr>
          <w:p w14:paraId="004999AF"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229990AA" w14:textId="77777777" w:rsidR="000A3A53" w:rsidRPr="000A3A53" w:rsidRDefault="000A3A53" w:rsidP="00F00717">
            <w:pPr>
              <w:pStyle w:val="TAL"/>
              <w:rPr>
                <w:rFonts w:cs="Arial"/>
                <w:highlight w:val="lightGray"/>
              </w:rPr>
            </w:pPr>
          </w:p>
        </w:tc>
      </w:tr>
      <w:tr w:rsidR="000A3A53" w:rsidRPr="000A3A53" w14:paraId="6CAC307B" w14:textId="77777777" w:rsidTr="00F00717">
        <w:trPr>
          <w:cantSplit/>
        </w:trPr>
        <w:tc>
          <w:tcPr>
            <w:tcW w:w="2340" w:type="dxa"/>
          </w:tcPr>
          <w:p w14:paraId="1DB4F926" w14:textId="77777777" w:rsidR="000A3A53" w:rsidRPr="000A3A53" w:rsidRDefault="000A3A53" w:rsidP="00F00717">
            <w:pPr>
              <w:pStyle w:val="TAL"/>
              <w:rPr>
                <w:rFonts w:cs="Arial"/>
                <w:highlight w:val="lightGray"/>
              </w:rPr>
            </w:pPr>
            <w:r w:rsidRPr="000A3A53">
              <w:rPr>
                <w:rFonts w:cs="Arial"/>
                <w:highlight w:val="lightGray"/>
              </w:rPr>
              <w:t>Filter coefficient</w:t>
            </w:r>
          </w:p>
        </w:tc>
        <w:tc>
          <w:tcPr>
            <w:tcW w:w="990" w:type="dxa"/>
          </w:tcPr>
          <w:p w14:paraId="42C6EC90" w14:textId="77777777" w:rsidR="000A3A53" w:rsidRPr="000A3A53" w:rsidRDefault="000A3A53" w:rsidP="00F00717">
            <w:pPr>
              <w:pStyle w:val="TAL"/>
              <w:rPr>
                <w:rFonts w:cs="Arial"/>
                <w:highlight w:val="lightGray"/>
              </w:rPr>
            </w:pPr>
          </w:p>
        </w:tc>
        <w:tc>
          <w:tcPr>
            <w:tcW w:w="2160" w:type="dxa"/>
          </w:tcPr>
          <w:p w14:paraId="646E2E45" w14:textId="77777777" w:rsidR="000A3A53" w:rsidRPr="000A3A53" w:rsidRDefault="000A3A53" w:rsidP="00F00717">
            <w:pPr>
              <w:pStyle w:val="TAL"/>
              <w:rPr>
                <w:rFonts w:cs="Arial"/>
                <w:highlight w:val="lightGray"/>
              </w:rPr>
            </w:pPr>
            <w:r w:rsidRPr="000A3A53">
              <w:rPr>
                <w:rFonts w:cs="Arial"/>
                <w:highlight w:val="lightGray"/>
              </w:rPr>
              <w:t>0</w:t>
            </w:r>
          </w:p>
        </w:tc>
        <w:tc>
          <w:tcPr>
            <w:tcW w:w="3690" w:type="dxa"/>
          </w:tcPr>
          <w:p w14:paraId="71F204B9" w14:textId="77777777" w:rsidR="000A3A53" w:rsidRPr="000A3A53" w:rsidRDefault="000A3A53" w:rsidP="00F00717">
            <w:pPr>
              <w:pStyle w:val="TAL"/>
              <w:rPr>
                <w:rFonts w:cs="Arial"/>
                <w:highlight w:val="lightGray"/>
              </w:rPr>
            </w:pPr>
            <w:r w:rsidRPr="000A3A53">
              <w:rPr>
                <w:rFonts w:cs="Arial"/>
                <w:highlight w:val="lightGray"/>
              </w:rPr>
              <w:t>L3 filtering is not used</w:t>
            </w:r>
          </w:p>
        </w:tc>
      </w:tr>
      <w:tr w:rsidR="000A3A53" w:rsidRPr="000A3A53" w14:paraId="0C262295" w14:textId="77777777" w:rsidTr="00F00717">
        <w:trPr>
          <w:cantSplit/>
        </w:trPr>
        <w:tc>
          <w:tcPr>
            <w:tcW w:w="2340" w:type="dxa"/>
          </w:tcPr>
          <w:p w14:paraId="24CCC184" w14:textId="77777777" w:rsidR="000A3A53" w:rsidRPr="000A3A53" w:rsidRDefault="000A3A53" w:rsidP="00F00717">
            <w:pPr>
              <w:pStyle w:val="TAL"/>
              <w:rPr>
                <w:rFonts w:cs="Arial"/>
                <w:highlight w:val="lightGray"/>
              </w:rPr>
            </w:pPr>
            <w:r w:rsidRPr="000A3A53">
              <w:rPr>
                <w:rFonts w:cs="Arial"/>
                <w:highlight w:val="lightGray"/>
              </w:rPr>
              <w:t>DRX</w:t>
            </w:r>
          </w:p>
        </w:tc>
        <w:tc>
          <w:tcPr>
            <w:tcW w:w="990" w:type="dxa"/>
          </w:tcPr>
          <w:p w14:paraId="5E28AEE8" w14:textId="77777777" w:rsidR="000A3A53" w:rsidRPr="000A3A53" w:rsidRDefault="000A3A53" w:rsidP="00F00717">
            <w:pPr>
              <w:pStyle w:val="TAL"/>
              <w:rPr>
                <w:rFonts w:cs="Arial"/>
                <w:highlight w:val="lightGray"/>
              </w:rPr>
            </w:pPr>
          </w:p>
        </w:tc>
        <w:tc>
          <w:tcPr>
            <w:tcW w:w="2160" w:type="dxa"/>
          </w:tcPr>
          <w:p w14:paraId="59CADED5" w14:textId="77777777" w:rsidR="000A3A53" w:rsidRPr="000A3A53" w:rsidRDefault="000A3A53" w:rsidP="00F00717">
            <w:pPr>
              <w:pStyle w:val="TAL"/>
              <w:rPr>
                <w:rFonts w:cs="Arial"/>
                <w:highlight w:val="lightGray"/>
              </w:rPr>
            </w:pPr>
            <w:r w:rsidRPr="000A3A53">
              <w:rPr>
                <w:rFonts w:cs="Arial"/>
                <w:highlight w:val="lightGray"/>
              </w:rPr>
              <w:t>OFF</w:t>
            </w:r>
          </w:p>
        </w:tc>
        <w:tc>
          <w:tcPr>
            <w:tcW w:w="3690" w:type="dxa"/>
          </w:tcPr>
          <w:p w14:paraId="56D38870" w14:textId="77777777" w:rsidR="000A3A53" w:rsidRPr="000A3A53" w:rsidRDefault="000A3A53" w:rsidP="00F00717">
            <w:pPr>
              <w:pStyle w:val="TAL"/>
              <w:rPr>
                <w:rFonts w:cs="Arial"/>
                <w:highlight w:val="lightGray"/>
              </w:rPr>
            </w:pPr>
            <w:r w:rsidRPr="000A3A53">
              <w:rPr>
                <w:rFonts w:cs="Arial"/>
                <w:highlight w:val="lightGray"/>
              </w:rPr>
              <w:t>OFF</w:t>
            </w:r>
          </w:p>
        </w:tc>
      </w:tr>
      <w:tr w:rsidR="000A3A53" w:rsidRPr="000A3A53" w14:paraId="434ABCF4" w14:textId="77777777" w:rsidTr="00F00717">
        <w:trPr>
          <w:cantSplit/>
        </w:trPr>
        <w:tc>
          <w:tcPr>
            <w:tcW w:w="2340" w:type="dxa"/>
          </w:tcPr>
          <w:p w14:paraId="2E096534" w14:textId="77777777" w:rsidR="000A3A53" w:rsidRPr="000A3A53" w:rsidRDefault="000A3A53" w:rsidP="00F00717">
            <w:pPr>
              <w:pStyle w:val="TAL"/>
              <w:rPr>
                <w:rFonts w:cs="Arial"/>
                <w:highlight w:val="lightGray"/>
              </w:rPr>
            </w:pPr>
            <w:r w:rsidRPr="000A3A53">
              <w:rPr>
                <w:rFonts w:cs="Arial"/>
                <w:highlight w:val="lightGray"/>
              </w:rPr>
              <w:t>T1</w:t>
            </w:r>
          </w:p>
        </w:tc>
        <w:tc>
          <w:tcPr>
            <w:tcW w:w="990" w:type="dxa"/>
          </w:tcPr>
          <w:p w14:paraId="397C42C6" w14:textId="77777777" w:rsidR="000A3A53" w:rsidRPr="000A3A53" w:rsidRDefault="000A3A53" w:rsidP="00F00717">
            <w:pPr>
              <w:pStyle w:val="TAL"/>
              <w:rPr>
                <w:rFonts w:cs="Arial"/>
                <w:highlight w:val="lightGray"/>
              </w:rPr>
            </w:pPr>
            <w:r w:rsidRPr="000A3A53">
              <w:rPr>
                <w:rFonts w:cs="Arial"/>
                <w:highlight w:val="lightGray"/>
              </w:rPr>
              <w:t>s</w:t>
            </w:r>
          </w:p>
        </w:tc>
        <w:tc>
          <w:tcPr>
            <w:tcW w:w="2160" w:type="dxa"/>
          </w:tcPr>
          <w:p w14:paraId="6F1A7953" w14:textId="77777777" w:rsidR="000A3A53" w:rsidRPr="000A3A53" w:rsidRDefault="000A3A53" w:rsidP="00F00717">
            <w:pPr>
              <w:pStyle w:val="TAL"/>
              <w:rPr>
                <w:rFonts w:cs="Arial"/>
                <w:highlight w:val="lightGray"/>
              </w:rPr>
            </w:pPr>
            <w:r w:rsidRPr="000A3A53">
              <w:rPr>
                <w:rFonts w:cs="Arial"/>
                <w:highlight w:val="lightGray"/>
              </w:rPr>
              <w:t>5</w:t>
            </w:r>
          </w:p>
        </w:tc>
        <w:tc>
          <w:tcPr>
            <w:tcW w:w="3690" w:type="dxa"/>
          </w:tcPr>
          <w:p w14:paraId="65AD455C" w14:textId="77777777" w:rsidR="000A3A53" w:rsidRPr="000A3A53" w:rsidRDefault="000A3A53" w:rsidP="00F00717">
            <w:pPr>
              <w:pStyle w:val="TAL"/>
              <w:rPr>
                <w:rFonts w:cs="Arial"/>
                <w:highlight w:val="lightGray"/>
              </w:rPr>
            </w:pPr>
          </w:p>
        </w:tc>
      </w:tr>
      <w:tr w:rsidR="000A3A53" w:rsidRPr="000A3A53" w14:paraId="5CC65C2D" w14:textId="77777777" w:rsidTr="00F00717">
        <w:trPr>
          <w:cantSplit/>
        </w:trPr>
        <w:tc>
          <w:tcPr>
            <w:tcW w:w="2340" w:type="dxa"/>
          </w:tcPr>
          <w:p w14:paraId="253FB103" w14:textId="77777777" w:rsidR="000A3A53" w:rsidRPr="000A3A53" w:rsidRDefault="000A3A53" w:rsidP="00F00717">
            <w:pPr>
              <w:pStyle w:val="TAL"/>
              <w:rPr>
                <w:rFonts w:cs="Arial"/>
                <w:highlight w:val="lightGray"/>
              </w:rPr>
            </w:pPr>
            <w:r w:rsidRPr="000A3A53">
              <w:rPr>
                <w:rFonts w:cs="Arial"/>
                <w:highlight w:val="lightGray"/>
              </w:rPr>
              <w:t>T2</w:t>
            </w:r>
          </w:p>
        </w:tc>
        <w:tc>
          <w:tcPr>
            <w:tcW w:w="990" w:type="dxa"/>
          </w:tcPr>
          <w:p w14:paraId="177687CD" w14:textId="77777777" w:rsidR="000A3A53" w:rsidRPr="000A3A53" w:rsidRDefault="000A3A53" w:rsidP="00F00717">
            <w:pPr>
              <w:pStyle w:val="TAL"/>
              <w:rPr>
                <w:rFonts w:cs="Arial"/>
                <w:highlight w:val="lightGray"/>
              </w:rPr>
            </w:pPr>
            <w:r w:rsidRPr="000A3A53">
              <w:rPr>
                <w:rFonts w:cs="Arial"/>
                <w:highlight w:val="lightGray"/>
              </w:rPr>
              <w:t>s</w:t>
            </w:r>
          </w:p>
        </w:tc>
        <w:tc>
          <w:tcPr>
            <w:tcW w:w="2160" w:type="dxa"/>
          </w:tcPr>
          <w:p w14:paraId="3944706E" w14:textId="77777777" w:rsidR="000A3A53" w:rsidRPr="000A3A53" w:rsidRDefault="000A3A53" w:rsidP="00F00717">
            <w:pPr>
              <w:pStyle w:val="TAL"/>
              <w:rPr>
                <w:rFonts w:cs="Arial"/>
                <w:highlight w:val="lightGray"/>
              </w:rPr>
            </w:pPr>
            <w:r w:rsidRPr="000A3A53">
              <w:rPr>
                <w:rFonts w:cs="Arial"/>
                <w:highlight w:val="lightGray"/>
              </w:rPr>
              <w:t>5</w:t>
            </w:r>
          </w:p>
        </w:tc>
        <w:tc>
          <w:tcPr>
            <w:tcW w:w="3690" w:type="dxa"/>
          </w:tcPr>
          <w:p w14:paraId="119A0534" w14:textId="77777777" w:rsidR="000A3A53" w:rsidRPr="000A3A53" w:rsidRDefault="000A3A53" w:rsidP="00F00717">
            <w:pPr>
              <w:pStyle w:val="TAL"/>
              <w:rPr>
                <w:rFonts w:cs="Arial"/>
                <w:highlight w:val="lightGray"/>
              </w:rPr>
            </w:pPr>
          </w:p>
        </w:tc>
      </w:tr>
      <w:tr w:rsidR="000A3A53" w:rsidRPr="000A3A53" w14:paraId="4C4BFEFB" w14:textId="77777777" w:rsidTr="00F00717">
        <w:trPr>
          <w:cantSplit/>
        </w:trPr>
        <w:tc>
          <w:tcPr>
            <w:tcW w:w="9180" w:type="dxa"/>
            <w:gridSpan w:val="4"/>
          </w:tcPr>
          <w:p w14:paraId="40CB24B5" w14:textId="77777777" w:rsidR="000A3A53" w:rsidRPr="000A3A53" w:rsidRDefault="000A3A53" w:rsidP="00F00717">
            <w:pPr>
              <w:pStyle w:val="TAN"/>
              <w:rPr>
                <w:highlight w:val="lightGray"/>
              </w:rPr>
            </w:pPr>
            <w:r w:rsidRPr="000A3A53">
              <w:rPr>
                <w:highlight w:val="lightGray"/>
              </w:rPr>
              <w:t>Note 1:</w:t>
            </w:r>
            <w:r w:rsidRPr="000A3A53">
              <w:rPr>
                <w:highlight w:val="lightGray"/>
              </w:rPr>
              <w:tab/>
              <w:t>Values are defined in Table A.11.5.3.1.1-3</w:t>
            </w:r>
          </w:p>
        </w:tc>
      </w:tr>
    </w:tbl>
    <w:p w14:paraId="1A81CB1D" w14:textId="77777777" w:rsidR="000A3A53" w:rsidRPr="000A3A53" w:rsidRDefault="000A3A53" w:rsidP="000A3A53">
      <w:pPr>
        <w:rPr>
          <w:highlight w:val="lightGray"/>
        </w:rPr>
      </w:pPr>
    </w:p>
    <w:p w14:paraId="0059C88B" w14:textId="77777777" w:rsidR="000A3A53" w:rsidRPr="000A3A53" w:rsidRDefault="000A3A53" w:rsidP="000A3A53">
      <w:pPr>
        <w:pStyle w:val="TH"/>
        <w:rPr>
          <w:highlight w:val="lightGray"/>
        </w:rPr>
      </w:pPr>
      <w:r w:rsidRPr="000A3A53">
        <w:rPr>
          <w:highlight w:val="lightGray"/>
        </w:rPr>
        <w:lastRenderedPageBreak/>
        <w:t>Table A.11.5.3.1.1-3: PCell specific test parameters for SA inter-RAT E-UTRA event triggered reporting in non-DRX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0A3A53" w:rsidRPr="000A3A53" w14:paraId="24AD0360" w14:textId="77777777" w:rsidTr="00F00717">
        <w:trPr>
          <w:cantSplit/>
          <w:trHeight w:val="150"/>
        </w:trPr>
        <w:tc>
          <w:tcPr>
            <w:tcW w:w="3681" w:type="dxa"/>
            <w:tcBorders>
              <w:top w:val="single" w:sz="4" w:space="0" w:color="auto"/>
              <w:left w:val="single" w:sz="4" w:space="0" w:color="auto"/>
              <w:bottom w:val="nil"/>
              <w:right w:val="single" w:sz="4" w:space="0" w:color="auto"/>
            </w:tcBorders>
            <w:hideMark/>
          </w:tcPr>
          <w:p w14:paraId="0F6F2808" w14:textId="77777777" w:rsidR="000A3A53" w:rsidRPr="000A3A53" w:rsidRDefault="000A3A53" w:rsidP="00F00717">
            <w:pPr>
              <w:pStyle w:val="TAH"/>
              <w:rPr>
                <w:rFonts w:cs="Arial"/>
                <w:szCs w:val="18"/>
                <w:highlight w:val="lightGray"/>
              </w:rPr>
            </w:pPr>
            <w:r w:rsidRPr="000A3A53">
              <w:rPr>
                <w:szCs w:val="18"/>
                <w:highlight w:val="lightGray"/>
              </w:rPr>
              <w:t>Parameter</w:t>
            </w:r>
          </w:p>
        </w:tc>
        <w:tc>
          <w:tcPr>
            <w:tcW w:w="1417" w:type="dxa"/>
            <w:tcBorders>
              <w:top w:val="single" w:sz="4" w:space="0" w:color="auto"/>
              <w:left w:val="single" w:sz="4" w:space="0" w:color="auto"/>
              <w:bottom w:val="nil"/>
              <w:right w:val="single" w:sz="4" w:space="0" w:color="auto"/>
            </w:tcBorders>
            <w:hideMark/>
          </w:tcPr>
          <w:p w14:paraId="365F82D7" w14:textId="77777777" w:rsidR="000A3A53" w:rsidRPr="000A3A53" w:rsidRDefault="000A3A53" w:rsidP="00F00717">
            <w:pPr>
              <w:pStyle w:val="TAH"/>
              <w:rPr>
                <w:rFonts w:cs="Arial"/>
                <w:szCs w:val="18"/>
                <w:highlight w:val="lightGray"/>
              </w:rPr>
            </w:pPr>
            <w:r w:rsidRPr="000A3A53">
              <w:rPr>
                <w:szCs w:val="18"/>
                <w:highlight w:val="lightGray"/>
              </w:rPr>
              <w:t>Unit</w:t>
            </w:r>
          </w:p>
        </w:tc>
        <w:tc>
          <w:tcPr>
            <w:tcW w:w="1418" w:type="dxa"/>
            <w:tcBorders>
              <w:top w:val="single" w:sz="4" w:space="0" w:color="auto"/>
              <w:left w:val="single" w:sz="4" w:space="0" w:color="auto"/>
              <w:bottom w:val="nil"/>
              <w:right w:val="single" w:sz="4" w:space="0" w:color="auto"/>
            </w:tcBorders>
            <w:hideMark/>
          </w:tcPr>
          <w:p w14:paraId="092B4257" w14:textId="77777777" w:rsidR="000A3A53" w:rsidRPr="000A3A53" w:rsidRDefault="000A3A53" w:rsidP="00F00717">
            <w:pPr>
              <w:pStyle w:val="TAH"/>
              <w:rPr>
                <w:szCs w:val="18"/>
                <w:highlight w:val="lightGray"/>
              </w:rPr>
            </w:pPr>
            <w:r w:rsidRPr="000A3A53">
              <w:rPr>
                <w:rFonts w:cs="Arial"/>
                <w:szCs w:val="18"/>
                <w:highlight w:val="lightGray"/>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5B9CAD30" w14:textId="77777777" w:rsidR="000A3A53" w:rsidRPr="000A3A53" w:rsidRDefault="000A3A53" w:rsidP="00F00717">
            <w:pPr>
              <w:pStyle w:val="TAH"/>
              <w:rPr>
                <w:rFonts w:cs="Arial"/>
                <w:szCs w:val="18"/>
                <w:highlight w:val="lightGray"/>
              </w:rPr>
            </w:pPr>
            <w:r w:rsidRPr="000A3A53">
              <w:rPr>
                <w:szCs w:val="18"/>
                <w:highlight w:val="lightGray"/>
              </w:rPr>
              <w:t>Cell 1</w:t>
            </w:r>
          </w:p>
        </w:tc>
      </w:tr>
      <w:tr w:rsidR="000A3A53" w:rsidRPr="000A3A53" w14:paraId="6DBB4305" w14:textId="77777777" w:rsidTr="00F00717">
        <w:trPr>
          <w:cantSplit/>
          <w:trHeight w:val="150"/>
        </w:trPr>
        <w:tc>
          <w:tcPr>
            <w:tcW w:w="3681" w:type="dxa"/>
            <w:tcBorders>
              <w:top w:val="nil"/>
              <w:left w:val="single" w:sz="4" w:space="0" w:color="auto"/>
              <w:bottom w:val="single" w:sz="4" w:space="0" w:color="auto"/>
              <w:right w:val="single" w:sz="4" w:space="0" w:color="auto"/>
            </w:tcBorders>
          </w:tcPr>
          <w:p w14:paraId="1C6733CC" w14:textId="77777777" w:rsidR="000A3A53" w:rsidRPr="000A3A53" w:rsidRDefault="000A3A53" w:rsidP="00F00717">
            <w:pPr>
              <w:pStyle w:val="TAH"/>
              <w:rPr>
                <w:rFonts w:cs="Arial"/>
                <w:szCs w:val="18"/>
                <w:highlight w:val="lightGray"/>
              </w:rPr>
            </w:pPr>
          </w:p>
        </w:tc>
        <w:tc>
          <w:tcPr>
            <w:tcW w:w="1417" w:type="dxa"/>
            <w:tcBorders>
              <w:top w:val="nil"/>
              <w:left w:val="single" w:sz="4" w:space="0" w:color="auto"/>
              <w:bottom w:val="single" w:sz="4" w:space="0" w:color="auto"/>
              <w:right w:val="single" w:sz="4" w:space="0" w:color="auto"/>
            </w:tcBorders>
          </w:tcPr>
          <w:p w14:paraId="3E3ADC3F" w14:textId="77777777" w:rsidR="000A3A53" w:rsidRPr="000A3A53" w:rsidRDefault="000A3A53" w:rsidP="00F00717">
            <w:pPr>
              <w:pStyle w:val="TAH"/>
              <w:rPr>
                <w:rFonts w:cs="Arial"/>
                <w:szCs w:val="18"/>
                <w:highlight w:val="lightGray"/>
              </w:rPr>
            </w:pPr>
          </w:p>
        </w:tc>
        <w:tc>
          <w:tcPr>
            <w:tcW w:w="1418" w:type="dxa"/>
            <w:tcBorders>
              <w:top w:val="nil"/>
              <w:left w:val="single" w:sz="4" w:space="0" w:color="auto"/>
              <w:bottom w:val="single" w:sz="4" w:space="0" w:color="auto"/>
              <w:right w:val="single" w:sz="4" w:space="0" w:color="auto"/>
            </w:tcBorders>
          </w:tcPr>
          <w:p w14:paraId="73202D22" w14:textId="77777777" w:rsidR="000A3A53" w:rsidRPr="000A3A53" w:rsidRDefault="000A3A53" w:rsidP="00F00717">
            <w:pPr>
              <w:pStyle w:val="TAH"/>
              <w:rPr>
                <w:szCs w:val="18"/>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4705FCC" w14:textId="77777777" w:rsidR="000A3A53" w:rsidRPr="000A3A53" w:rsidRDefault="000A3A53" w:rsidP="00F00717">
            <w:pPr>
              <w:pStyle w:val="TAH"/>
              <w:rPr>
                <w:rFonts w:cs="Arial"/>
                <w:szCs w:val="18"/>
                <w:highlight w:val="lightGray"/>
              </w:rPr>
            </w:pPr>
            <w:r w:rsidRPr="000A3A53">
              <w:rPr>
                <w:szCs w:val="18"/>
                <w:highlight w:val="lightGray"/>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617E50F" w14:textId="77777777" w:rsidR="000A3A53" w:rsidRPr="000A3A53" w:rsidRDefault="000A3A53" w:rsidP="00F00717">
            <w:pPr>
              <w:pStyle w:val="TAH"/>
              <w:rPr>
                <w:rFonts w:cs="Arial"/>
                <w:szCs w:val="18"/>
                <w:highlight w:val="lightGray"/>
              </w:rPr>
            </w:pPr>
            <w:r w:rsidRPr="000A3A53">
              <w:rPr>
                <w:szCs w:val="18"/>
                <w:highlight w:val="lightGray"/>
              </w:rPr>
              <w:t>T2</w:t>
            </w:r>
          </w:p>
        </w:tc>
      </w:tr>
      <w:tr w:rsidR="000A3A53" w:rsidRPr="000A3A53" w14:paraId="5B2709CA" w14:textId="77777777" w:rsidTr="00F0071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406F719" w14:textId="77777777" w:rsidR="000A3A53" w:rsidRPr="000A3A53" w:rsidRDefault="000A3A53" w:rsidP="00F00717">
            <w:pPr>
              <w:pStyle w:val="TAL"/>
              <w:rPr>
                <w:highlight w:val="lightGray"/>
              </w:rPr>
            </w:pPr>
            <w:r w:rsidRPr="000A3A53">
              <w:rPr>
                <w:highlight w:val="lightGray"/>
              </w:rPr>
              <w:t>NR RF Channel Number</w:t>
            </w:r>
          </w:p>
        </w:tc>
        <w:tc>
          <w:tcPr>
            <w:tcW w:w="1417" w:type="dxa"/>
            <w:tcBorders>
              <w:top w:val="single" w:sz="4" w:space="0" w:color="auto"/>
              <w:left w:val="single" w:sz="4" w:space="0" w:color="auto"/>
              <w:bottom w:val="single" w:sz="4" w:space="0" w:color="auto"/>
              <w:right w:val="single" w:sz="4" w:space="0" w:color="auto"/>
            </w:tcBorders>
          </w:tcPr>
          <w:p w14:paraId="5A4263A8"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FF5FB40" w14:textId="77777777" w:rsidR="000A3A53" w:rsidRPr="000A3A53" w:rsidRDefault="000A3A53" w:rsidP="00F00717">
            <w:pPr>
              <w:pStyle w:val="TAC"/>
              <w:rPr>
                <w:rFonts w:cs="v4.2.0"/>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AB48A35" w14:textId="77777777" w:rsidR="000A3A53" w:rsidRPr="000A3A53" w:rsidRDefault="000A3A53" w:rsidP="00F00717">
            <w:pPr>
              <w:pStyle w:val="TAC"/>
              <w:rPr>
                <w:highlight w:val="lightGray"/>
              </w:rPr>
            </w:pPr>
            <w:r w:rsidRPr="000A3A53">
              <w:rPr>
                <w:rFonts w:cs="v4.2.0"/>
                <w:highlight w:val="lightGray"/>
              </w:rPr>
              <w:t>1</w:t>
            </w:r>
          </w:p>
        </w:tc>
      </w:tr>
      <w:tr w:rsidR="000A3A53" w:rsidRPr="000A3A53" w14:paraId="65D40D43" w14:textId="77777777" w:rsidTr="00F00717">
        <w:trPr>
          <w:cantSplit/>
          <w:trHeight w:val="127"/>
        </w:trPr>
        <w:tc>
          <w:tcPr>
            <w:tcW w:w="3681" w:type="dxa"/>
            <w:tcBorders>
              <w:top w:val="single" w:sz="4" w:space="0" w:color="auto"/>
              <w:left w:val="single" w:sz="4" w:space="0" w:color="auto"/>
              <w:bottom w:val="nil"/>
              <w:right w:val="single" w:sz="4" w:space="0" w:color="auto"/>
            </w:tcBorders>
            <w:hideMark/>
          </w:tcPr>
          <w:p w14:paraId="03AF71DD" w14:textId="77777777" w:rsidR="000A3A53" w:rsidRPr="000A3A53" w:rsidRDefault="000A3A53" w:rsidP="00F00717">
            <w:pPr>
              <w:pStyle w:val="TAL"/>
              <w:rPr>
                <w:bCs/>
                <w:highlight w:val="lightGray"/>
              </w:rPr>
            </w:pPr>
            <w:r w:rsidRPr="000A3A53">
              <w:rPr>
                <w:bCs/>
                <w:highlight w:val="lightGray"/>
              </w:rPr>
              <w:t>TDD configuration</w:t>
            </w:r>
          </w:p>
        </w:tc>
        <w:tc>
          <w:tcPr>
            <w:tcW w:w="1417" w:type="dxa"/>
            <w:tcBorders>
              <w:top w:val="single" w:sz="4" w:space="0" w:color="auto"/>
              <w:left w:val="single" w:sz="4" w:space="0" w:color="auto"/>
              <w:bottom w:val="nil"/>
              <w:right w:val="single" w:sz="4" w:space="0" w:color="auto"/>
            </w:tcBorders>
          </w:tcPr>
          <w:p w14:paraId="7CAFD8D7" w14:textId="77777777" w:rsidR="000A3A53" w:rsidRPr="000A3A53" w:rsidRDefault="000A3A53" w:rsidP="00F0071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1E9ABC"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E22BDB2" w14:textId="77777777" w:rsidR="000A3A53" w:rsidRPr="000A3A53" w:rsidRDefault="000A3A53" w:rsidP="00F00717">
            <w:pPr>
              <w:pStyle w:val="TAC"/>
              <w:rPr>
                <w:highlight w:val="lightGray"/>
              </w:rPr>
            </w:pPr>
            <w:r w:rsidRPr="000A3A53">
              <w:rPr>
                <w:highlight w:val="lightGray"/>
              </w:rPr>
              <w:t>TDDConf.1.1 CCA</w:t>
            </w:r>
          </w:p>
        </w:tc>
      </w:tr>
      <w:tr w:rsidR="000A3A53" w:rsidRPr="000A3A53" w14:paraId="7CE6866D" w14:textId="77777777" w:rsidTr="00F00717">
        <w:trPr>
          <w:cantSplit/>
          <w:trHeight w:val="150"/>
        </w:trPr>
        <w:tc>
          <w:tcPr>
            <w:tcW w:w="3681" w:type="dxa"/>
            <w:tcBorders>
              <w:top w:val="single" w:sz="4" w:space="0" w:color="auto"/>
              <w:left w:val="single" w:sz="4" w:space="0" w:color="auto"/>
              <w:bottom w:val="nil"/>
              <w:right w:val="single" w:sz="4" w:space="0" w:color="auto"/>
            </w:tcBorders>
            <w:hideMark/>
          </w:tcPr>
          <w:p w14:paraId="130DA024" w14:textId="77777777" w:rsidR="000A3A53" w:rsidRPr="000A3A53" w:rsidRDefault="000A3A53" w:rsidP="00F00717">
            <w:pPr>
              <w:pStyle w:val="TAL"/>
              <w:rPr>
                <w:highlight w:val="lightGray"/>
              </w:rPr>
            </w:pPr>
            <w:r w:rsidRPr="000A3A53">
              <w:rPr>
                <w:bCs/>
                <w:highlight w:val="lightGray"/>
              </w:rPr>
              <w:t>BW</w:t>
            </w:r>
            <w:r w:rsidRPr="000A3A53">
              <w:rPr>
                <w:highlight w:val="lightGray"/>
                <w:vertAlign w:val="subscript"/>
              </w:rPr>
              <w:t>channel</w:t>
            </w:r>
          </w:p>
        </w:tc>
        <w:tc>
          <w:tcPr>
            <w:tcW w:w="1417" w:type="dxa"/>
            <w:tcBorders>
              <w:top w:val="single" w:sz="4" w:space="0" w:color="auto"/>
              <w:left w:val="single" w:sz="4" w:space="0" w:color="auto"/>
              <w:bottom w:val="nil"/>
              <w:right w:val="single" w:sz="4" w:space="0" w:color="auto"/>
            </w:tcBorders>
            <w:hideMark/>
          </w:tcPr>
          <w:p w14:paraId="0CC54A51" w14:textId="77777777" w:rsidR="000A3A53" w:rsidRPr="000A3A53" w:rsidRDefault="000A3A53" w:rsidP="00F00717">
            <w:pPr>
              <w:pStyle w:val="TAC"/>
              <w:rPr>
                <w:highlight w:val="lightGray"/>
              </w:rPr>
            </w:pPr>
            <w:r w:rsidRPr="000A3A53">
              <w:rPr>
                <w:rFonts w:cs="v4.2.0"/>
                <w:highlight w:val="lightGray"/>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0B29C"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90D275" w14:textId="77777777" w:rsidR="000A3A53" w:rsidRPr="000A3A53" w:rsidRDefault="000A3A53" w:rsidP="00F00717">
            <w:pPr>
              <w:pStyle w:val="TAC"/>
              <w:rPr>
                <w:highlight w:val="lightGray"/>
              </w:rPr>
            </w:pPr>
            <w:r w:rsidRPr="000A3A53">
              <w:rPr>
                <w:rFonts w:eastAsia="Malgun Gothic"/>
                <w:highlight w:val="lightGray"/>
              </w:rPr>
              <w:t xml:space="preserve">40: </w:t>
            </w:r>
            <w:r w:rsidRPr="000A3A53">
              <w:rPr>
                <w:rFonts w:eastAsia="Malgun Gothic"/>
                <w:highlight w:val="lightGray"/>
                <w:lang w:val="de-DE"/>
              </w:rPr>
              <w:t>N</w:t>
            </w:r>
            <w:r w:rsidRPr="000A3A53">
              <w:rPr>
                <w:rFonts w:eastAsia="Malgun Gothic"/>
                <w:highlight w:val="lightGray"/>
                <w:vertAlign w:val="subscript"/>
                <w:lang w:val="de-DE"/>
              </w:rPr>
              <w:t>RB,c</w:t>
            </w:r>
            <w:r w:rsidRPr="000A3A53">
              <w:rPr>
                <w:rFonts w:eastAsia="Malgun Gothic"/>
                <w:highlight w:val="lightGray"/>
                <w:lang w:val="de-DE"/>
              </w:rPr>
              <w:t xml:space="preserve"> = 106</w:t>
            </w:r>
          </w:p>
        </w:tc>
      </w:tr>
      <w:tr w:rsidR="000A3A53" w:rsidRPr="000A3A53" w14:paraId="2D158EAF" w14:textId="77777777" w:rsidTr="00F00717">
        <w:trPr>
          <w:cantSplit/>
          <w:trHeight w:val="150"/>
        </w:trPr>
        <w:tc>
          <w:tcPr>
            <w:tcW w:w="3681" w:type="dxa"/>
            <w:tcBorders>
              <w:top w:val="single" w:sz="4" w:space="0" w:color="auto"/>
              <w:left w:val="single" w:sz="4" w:space="0" w:color="auto"/>
              <w:bottom w:val="nil"/>
              <w:right w:val="single" w:sz="4" w:space="0" w:color="auto"/>
            </w:tcBorders>
            <w:hideMark/>
          </w:tcPr>
          <w:p w14:paraId="32BFFF15" w14:textId="77777777" w:rsidR="000A3A53" w:rsidRPr="000A3A53" w:rsidRDefault="000A3A53" w:rsidP="00F00717">
            <w:pPr>
              <w:pStyle w:val="TAL"/>
              <w:rPr>
                <w:bCs/>
                <w:highlight w:val="lightGray"/>
              </w:rPr>
            </w:pPr>
            <w:r w:rsidRPr="000A3A53">
              <w:rPr>
                <w:highlight w:val="lightGray"/>
                <w:lang w:eastAsia="ja-JP"/>
              </w:rPr>
              <w:t>P</w:t>
            </w:r>
            <w:r w:rsidRPr="000A3A53">
              <w:rPr>
                <w:highlight w:val="lightGray"/>
                <w:vertAlign w:val="subscript"/>
                <w:lang w:eastAsia="ja-JP"/>
              </w:rPr>
              <w:t xml:space="preserve">CCA_DL </w:t>
            </w:r>
            <w:r w:rsidRPr="000A3A53">
              <w:rPr>
                <w:highlight w:val="lightGray"/>
                <w:lang w:eastAsia="ja-JP"/>
              </w:rPr>
              <w:t xml:space="preserve">for dynamic channel access </w:t>
            </w:r>
            <w:r w:rsidRPr="000A3A53">
              <w:rPr>
                <w:highlight w:val="lightGray"/>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0AA9894C" w14:textId="77777777" w:rsidR="000A3A53" w:rsidRPr="000A3A53" w:rsidRDefault="000A3A53" w:rsidP="00F0071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504D2B9"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514B9D4" w14:textId="77777777" w:rsidR="000A3A53" w:rsidRPr="000A3A53" w:rsidRDefault="000A3A53" w:rsidP="00F00717">
            <w:pPr>
              <w:keepNext/>
              <w:keepLines/>
              <w:spacing w:after="0"/>
              <w:jc w:val="center"/>
              <w:rPr>
                <w:rFonts w:ascii="Arial" w:hAnsi="Arial"/>
                <w:sz w:val="18"/>
                <w:highlight w:val="lightGray"/>
                <w:lang w:eastAsia="ja-JP"/>
              </w:rPr>
            </w:pPr>
            <w:r w:rsidRPr="000A3A53">
              <w:rPr>
                <w:rFonts w:ascii="Arial" w:hAnsi="Arial"/>
                <w:sz w:val="18"/>
                <w:highlight w:val="lightGray"/>
                <w:lang w:eastAsia="ja-JP"/>
              </w:rPr>
              <w:t>P</w:t>
            </w:r>
            <w:r w:rsidRPr="000A3A53">
              <w:rPr>
                <w:rFonts w:ascii="Arial" w:hAnsi="Arial"/>
                <w:sz w:val="18"/>
                <w:highlight w:val="lightGray"/>
                <w:vertAlign w:val="subscript"/>
                <w:lang w:eastAsia="ja-JP"/>
              </w:rPr>
              <w:t>CCA_DL_1</w:t>
            </w:r>
            <w:r w:rsidRPr="000A3A53">
              <w:rPr>
                <w:rFonts w:ascii="Arial" w:hAnsi="Arial"/>
                <w:sz w:val="18"/>
                <w:highlight w:val="lightGray"/>
                <w:lang w:eastAsia="ja-JP"/>
              </w:rPr>
              <w:t>=0.75</w:t>
            </w:r>
          </w:p>
          <w:p w14:paraId="4729E3D0" w14:textId="77777777" w:rsidR="000A3A53" w:rsidRPr="000A3A53" w:rsidRDefault="000A3A53" w:rsidP="00F00717">
            <w:pPr>
              <w:pStyle w:val="TAC"/>
              <w:rPr>
                <w:rFonts w:eastAsia="Malgun Gothic"/>
                <w:highlight w:val="lightGray"/>
              </w:rPr>
            </w:pPr>
            <w:r w:rsidRPr="000A3A53">
              <w:rPr>
                <w:highlight w:val="lightGray"/>
                <w:lang w:eastAsia="ja-JP"/>
              </w:rPr>
              <w:t>P</w:t>
            </w:r>
            <w:r w:rsidRPr="000A3A53">
              <w:rPr>
                <w:highlight w:val="lightGray"/>
                <w:vertAlign w:val="subscript"/>
                <w:lang w:eastAsia="ja-JP"/>
              </w:rPr>
              <w:t>CCA_DL_2</w:t>
            </w:r>
            <w:r w:rsidRPr="000A3A53">
              <w:rPr>
                <w:highlight w:val="lightGray"/>
                <w:lang w:eastAsia="ja-JP"/>
              </w:rPr>
              <w:t>=0.75</w:t>
            </w:r>
            <w:r w:rsidRPr="000A3A53" w:rsidDel="00F25864">
              <w:rPr>
                <w:rFonts w:eastAsia="Malgun Gothic"/>
                <w:highlight w:val="lightGray"/>
              </w:rPr>
              <w:t xml:space="preserve"> </w:t>
            </w:r>
          </w:p>
        </w:tc>
      </w:tr>
      <w:tr w:rsidR="000A3A53" w:rsidRPr="000A3A53" w14:paraId="18158989" w14:textId="77777777" w:rsidTr="00F00717">
        <w:trPr>
          <w:cantSplit/>
          <w:trHeight w:val="150"/>
        </w:trPr>
        <w:tc>
          <w:tcPr>
            <w:tcW w:w="3681" w:type="dxa"/>
            <w:tcBorders>
              <w:top w:val="single" w:sz="4" w:space="0" w:color="auto"/>
              <w:left w:val="single" w:sz="4" w:space="0" w:color="auto"/>
              <w:bottom w:val="nil"/>
              <w:right w:val="single" w:sz="4" w:space="0" w:color="auto"/>
            </w:tcBorders>
          </w:tcPr>
          <w:p w14:paraId="2F0FAD89" w14:textId="77777777" w:rsidR="000A3A53" w:rsidRPr="000A3A53" w:rsidRDefault="000A3A53" w:rsidP="00F00717">
            <w:pPr>
              <w:pStyle w:val="TAL"/>
              <w:rPr>
                <w:bCs/>
                <w:highlight w:val="lightGray"/>
              </w:rPr>
            </w:pPr>
            <w:r w:rsidRPr="000A3A53">
              <w:rPr>
                <w:highlight w:val="lightGray"/>
                <w:lang w:eastAsia="ja-JP"/>
              </w:rPr>
              <w:t>P</w:t>
            </w:r>
            <w:r w:rsidRPr="000A3A53">
              <w:rPr>
                <w:highlight w:val="lightGray"/>
                <w:vertAlign w:val="subscript"/>
                <w:lang w:eastAsia="ja-JP"/>
              </w:rPr>
              <w:t>CCA_DL</w:t>
            </w:r>
            <w:r w:rsidRPr="000A3A53">
              <w:rPr>
                <w:highlight w:val="lightGray"/>
                <w:lang w:eastAsia="ja-JP"/>
              </w:rPr>
              <w:t xml:space="preserve"> for semi-static channel access </w:t>
            </w:r>
            <w:r w:rsidRPr="000A3A53">
              <w:rPr>
                <w:highlight w:val="lightGray"/>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07813212" w14:textId="77777777" w:rsidR="000A3A53" w:rsidRPr="000A3A53" w:rsidRDefault="000A3A53" w:rsidP="00F00717">
            <w:pPr>
              <w:pStyle w:val="TAC"/>
              <w:rPr>
                <w:rFonts w:cs="v4.2.0"/>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26A9317"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tcPr>
          <w:p w14:paraId="4D9995D2" w14:textId="77777777" w:rsidR="000A3A53" w:rsidRPr="000A3A53" w:rsidRDefault="000A3A53" w:rsidP="00F00717">
            <w:pPr>
              <w:pStyle w:val="TAC"/>
              <w:rPr>
                <w:highlight w:val="lightGray"/>
              </w:rPr>
            </w:pPr>
            <w:r w:rsidRPr="000A3A53">
              <w:rPr>
                <w:highlight w:val="lightGray"/>
                <w:lang w:eastAsia="ja-JP"/>
              </w:rPr>
              <w:t>P</w:t>
            </w:r>
            <w:r w:rsidRPr="000A3A53">
              <w:rPr>
                <w:highlight w:val="lightGray"/>
                <w:vertAlign w:val="subscript"/>
                <w:lang w:eastAsia="ja-JP"/>
              </w:rPr>
              <w:t>CCA_DL</w:t>
            </w:r>
            <w:r w:rsidRPr="000A3A53">
              <w:rPr>
                <w:highlight w:val="lightGray"/>
                <w:lang w:eastAsia="ja-JP"/>
              </w:rPr>
              <w:t>=0.9375</w:t>
            </w:r>
          </w:p>
        </w:tc>
      </w:tr>
      <w:tr w:rsidR="000A3A53" w:rsidRPr="000A3A53" w14:paraId="0D89F19C" w14:textId="77777777" w:rsidTr="00F0071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D4A1B00" w14:textId="77777777" w:rsidR="000A3A53" w:rsidRPr="000A3A53" w:rsidRDefault="000A3A53" w:rsidP="00F00717">
            <w:pPr>
              <w:pStyle w:val="TAL"/>
              <w:rPr>
                <w:highlight w:val="lightGray"/>
              </w:rPr>
            </w:pPr>
            <w:r w:rsidRPr="000A3A53">
              <w:rPr>
                <w:bCs/>
                <w:highlight w:val="lightGray"/>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EFA7463"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94FEC4F"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294D5F" w14:textId="77777777" w:rsidR="000A3A53" w:rsidRPr="000A3A53" w:rsidRDefault="000A3A53" w:rsidP="00F00717">
            <w:pPr>
              <w:pStyle w:val="TAC"/>
              <w:rPr>
                <w:rFonts w:cs="v4.2.0"/>
                <w:highlight w:val="lightGray"/>
              </w:rPr>
            </w:pPr>
            <w:r w:rsidRPr="000A3A53">
              <w:rPr>
                <w:highlight w:val="lightGray"/>
              </w:rPr>
              <w:t>OP.1</w:t>
            </w:r>
          </w:p>
        </w:tc>
      </w:tr>
      <w:tr w:rsidR="000A3A53" w:rsidRPr="000A3A53" w14:paraId="4E1461E1" w14:textId="77777777" w:rsidTr="00F00717">
        <w:trPr>
          <w:cantSplit/>
          <w:trHeight w:val="229"/>
        </w:trPr>
        <w:tc>
          <w:tcPr>
            <w:tcW w:w="3681" w:type="dxa"/>
            <w:tcBorders>
              <w:top w:val="nil"/>
              <w:left w:val="single" w:sz="4" w:space="0" w:color="auto"/>
              <w:bottom w:val="single" w:sz="4" w:space="0" w:color="auto"/>
              <w:right w:val="single" w:sz="4" w:space="0" w:color="auto"/>
            </w:tcBorders>
            <w:hideMark/>
          </w:tcPr>
          <w:p w14:paraId="000694B7" w14:textId="77777777" w:rsidR="000A3A53" w:rsidRPr="000A3A53" w:rsidRDefault="000A3A53" w:rsidP="00F00717">
            <w:pPr>
              <w:pStyle w:val="TAL"/>
              <w:rPr>
                <w:highlight w:val="lightGray"/>
              </w:rPr>
            </w:pPr>
            <w:r w:rsidRPr="000A3A53">
              <w:rPr>
                <w:highlight w:val="lightGray"/>
              </w:rPr>
              <w:t>SMTC configuration defined in A.3.11.1 and A.3.11.2</w:t>
            </w:r>
          </w:p>
        </w:tc>
        <w:tc>
          <w:tcPr>
            <w:tcW w:w="1417" w:type="dxa"/>
            <w:tcBorders>
              <w:top w:val="nil"/>
              <w:left w:val="single" w:sz="4" w:space="0" w:color="auto"/>
              <w:bottom w:val="single" w:sz="4" w:space="0" w:color="auto"/>
              <w:right w:val="single" w:sz="4" w:space="0" w:color="auto"/>
            </w:tcBorders>
          </w:tcPr>
          <w:p w14:paraId="1783D5F3"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B377DD"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B0A1D56" w14:textId="77777777" w:rsidR="000A3A53" w:rsidRPr="000A3A53" w:rsidRDefault="000A3A53" w:rsidP="00F00717">
            <w:pPr>
              <w:pStyle w:val="TAC"/>
              <w:rPr>
                <w:highlight w:val="lightGray"/>
              </w:rPr>
            </w:pPr>
            <w:r w:rsidRPr="000A3A53">
              <w:rPr>
                <w:highlight w:val="lightGray"/>
              </w:rPr>
              <w:t>SMTC.1</w:t>
            </w:r>
          </w:p>
        </w:tc>
      </w:tr>
      <w:tr w:rsidR="000A3A53" w:rsidRPr="000A3A53" w14:paraId="56DFBB41" w14:textId="77777777" w:rsidTr="00F00717">
        <w:trPr>
          <w:cantSplit/>
          <w:trHeight w:val="229"/>
        </w:trPr>
        <w:tc>
          <w:tcPr>
            <w:tcW w:w="3681" w:type="dxa"/>
            <w:tcBorders>
              <w:top w:val="nil"/>
              <w:left w:val="single" w:sz="4" w:space="0" w:color="auto"/>
              <w:bottom w:val="single" w:sz="4" w:space="0" w:color="auto"/>
              <w:right w:val="single" w:sz="4" w:space="0" w:color="auto"/>
            </w:tcBorders>
            <w:hideMark/>
          </w:tcPr>
          <w:p w14:paraId="7EFBD578" w14:textId="77777777" w:rsidR="000A3A53" w:rsidRPr="000A3A53" w:rsidRDefault="000A3A53" w:rsidP="00F00717">
            <w:pPr>
              <w:pStyle w:val="TAL"/>
              <w:rPr>
                <w:highlight w:val="lightGray"/>
              </w:rPr>
            </w:pPr>
            <w:r w:rsidRPr="000A3A53">
              <w:rPr>
                <w:highlight w:val="lightGray"/>
              </w:rPr>
              <w:t>DBT window configuration</w:t>
            </w:r>
          </w:p>
        </w:tc>
        <w:tc>
          <w:tcPr>
            <w:tcW w:w="1417" w:type="dxa"/>
            <w:tcBorders>
              <w:top w:val="nil"/>
              <w:left w:val="single" w:sz="4" w:space="0" w:color="auto"/>
              <w:bottom w:val="single" w:sz="4" w:space="0" w:color="auto"/>
              <w:right w:val="single" w:sz="4" w:space="0" w:color="auto"/>
            </w:tcBorders>
          </w:tcPr>
          <w:p w14:paraId="1E39498B"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C7112C" w14:textId="77777777" w:rsidR="000A3A53" w:rsidRPr="000A3A53" w:rsidRDefault="000A3A53" w:rsidP="00F00717">
            <w:pPr>
              <w:pStyle w:val="TAC"/>
              <w:rPr>
                <w:rFonts w:eastAsia="Malgun Gothic"/>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DEA76E2" w14:textId="77777777" w:rsidR="000A3A53" w:rsidRPr="000A3A53" w:rsidRDefault="000A3A53" w:rsidP="00F00717">
            <w:pPr>
              <w:pStyle w:val="TAC"/>
              <w:rPr>
                <w:highlight w:val="lightGray"/>
              </w:rPr>
            </w:pPr>
            <w:r w:rsidRPr="000A3A53">
              <w:rPr>
                <w:snapToGrid w:val="0"/>
                <w:szCs w:val="18"/>
                <w:highlight w:val="lightGray"/>
              </w:rPr>
              <w:t>DBT.1</w:t>
            </w:r>
          </w:p>
        </w:tc>
      </w:tr>
      <w:tr w:rsidR="000A3A53" w:rsidRPr="000A3A53" w14:paraId="74D3C00B" w14:textId="77777777" w:rsidTr="00F00717">
        <w:trPr>
          <w:cantSplit/>
          <w:trHeight w:val="229"/>
        </w:trPr>
        <w:tc>
          <w:tcPr>
            <w:tcW w:w="3681" w:type="dxa"/>
            <w:tcBorders>
              <w:top w:val="nil"/>
              <w:left w:val="single" w:sz="4" w:space="0" w:color="auto"/>
              <w:bottom w:val="single" w:sz="4" w:space="0" w:color="auto"/>
              <w:right w:val="single" w:sz="4" w:space="0" w:color="auto"/>
            </w:tcBorders>
            <w:hideMark/>
          </w:tcPr>
          <w:p w14:paraId="601F8FE4" w14:textId="77777777" w:rsidR="000A3A53" w:rsidRPr="000A3A53" w:rsidRDefault="000A3A53" w:rsidP="00F00717">
            <w:pPr>
              <w:pStyle w:val="TAL"/>
              <w:rPr>
                <w:highlight w:val="lightGray"/>
              </w:rPr>
            </w:pPr>
            <w:r w:rsidRPr="000A3A53">
              <w:rPr>
                <w:highlight w:val="lightGray"/>
              </w:rPr>
              <w:t>SSB configuration  for semi-static channel access</w:t>
            </w:r>
          </w:p>
        </w:tc>
        <w:tc>
          <w:tcPr>
            <w:tcW w:w="1417" w:type="dxa"/>
            <w:tcBorders>
              <w:top w:val="nil"/>
              <w:left w:val="single" w:sz="4" w:space="0" w:color="auto"/>
              <w:bottom w:val="single" w:sz="4" w:space="0" w:color="auto"/>
              <w:right w:val="single" w:sz="4" w:space="0" w:color="auto"/>
            </w:tcBorders>
          </w:tcPr>
          <w:p w14:paraId="35E01185"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0CE02C" w14:textId="77777777" w:rsidR="000A3A53" w:rsidRPr="000A3A53" w:rsidRDefault="000A3A53" w:rsidP="00F00717">
            <w:pPr>
              <w:pStyle w:val="TAC"/>
              <w:rPr>
                <w:rFonts w:eastAsia="Malgun Gothic"/>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900F56A" w14:textId="77777777" w:rsidR="000A3A53" w:rsidRPr="000A3A53" w:rsidRDefault="000A3A53" w:rsidP="00F00717">
            <w:pPr>
              <w:pStyle w:val="TAC"/>
              <w:rPr>
                <w:highlight w:val="lightGray"/>
              </w:rPr>
            </w:pPr>
            <w:r w:rsidRPr="000A3A53">
              <w:rPr>
                <w:highlight w:val="lightGray"/>
              </w:rPr>
              <w:t>SSB.1 CCA</w:t>
            </w:r>
          </w:p>
        </w:tc>
      </w:tr>
      <w:tr w:rsidR="000A3A53" w:rsidRPr="000A3A53" w14:paraId="732E0F53" w14:textId="77777777" w:rsidTr="00F00717">
        <w:trPr>
          <w:cantSplit/>
          <w:trHeight w:val="229"/>
        </w:trPr>
        <w:tc>
          <w:tcPr>
            <w:tcW w:w="3681" w:type="dxa"/>
            <w:tcBorders>
              <w:top w:val="nil"/>
              <w:left w:val="single" w:sz="4" w:space="0" w:color="auto"/>
              <w:bottom w:val="single" w:sz="4" w:space="0" w:color="auto"/>
              <w:right w:val="single" w:sz="4" w:space="0" w:color="auto"/>
            </w:tcBorders>
          </w:tcPr>
          <w:p w14:paraId="7A7B4C58" w14:textId="77777777" w:rsidR="000A3A53" w:rsidRPr="000A3A53" w:rsidRDefault="000A3A53" w:rsidP="00F00717">
            <w:pPr>
              <w:pStyle w:val="TAL"/>
              <w:rPr>
                <w:highlight w:val="lightGray"/>
              </w:rPr>
            </w:pPr>
            <w:r w:rsidRPr="000A3A53">
              <w:rPr>
                <w:highlight w:val="lightGray"/>
              </w:rPr>
              <w:t>SSB configuration for dynamic channel access</w:t>
            </w:r>
          </w:p>
        </w:tc>
        <w:tc>
          <w:tcPr>
            <w:tcW w:w="1417" w:type="dxa"/>
            <w:tcBorders>
              <w:top w:val="nil"/>
              <w:left w:val="single" w:sz="4" w:space="0" w:color="auto"/>
              <w:bottom w:val="single" w:sz="4" w:space="0" w:color="auto"/>
              <w:right w:val="single" w:sz="4" w:space="0" w:color="auto"/>
            </w:tcBorders>
          </w:tcPr>
          <w:p w14:paraId="672CD0F7"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tcPr>
          <w:p w14:paraId="3D597D74" w14:textId="77777777" w:rsidR="000A3A53" w:rsidRPr="000A3A53" w:rsidRDefault="000A3A53" w:rsidP="00F00717">
            <w:pPr>
              <w:pStyle w:val="TAC"/>
              <w:rPr>
                <w:rFonts w:eastAsia="Malgun Gothic"/>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D2EB04C" w14:textId="77777777" w:rsidR="000A3A53" w:rsidRPr="000A3A53" w:rsidDel="002D0111" w:rsidRDefault="000A3A53" w:rsidP="00F00717">
            <w:pPr>
              <w:pStyle w:val="TAC"/>
              <w:rPr>
                <w:highlight w:val="lightGray"/>
              </w:rPr>
            </w:pPr>
            <w:r w:rsidRPr="000A3A53">
              <w:rPr>
                <w:highlight w:val="lightGray"/>
              </w:rPr>
              <w:t>SSB.2 CCA</w:t>
            </w:r>
          </w:p>
        </w:tc>
      </w:tr>
      <w:tr w:rsidR="000A3A53" w:rsidRPr="000A3A53" w14:paraId="4F116C14" w14:textId="77777777" w:rsidTr="00F00717">
        <w:trPr>
          <w:cantSplit/>
          <w:trHeight w:val="193"/>
        </w:trPr>
        <w:tc>
          <w:tcPr>
            <w:tcW w:w="3681" w:type="dxa"/>
            <w:tcBorders>
              <w:top w:val="single" w:sz="4" w:space="0" w:color="auto"/>
              <w:left w:val="single" w:sz="4" w:space="0" w:color="auto"/>
              <w:bottom w:val="nil"/>
              <w:right w:val="single" w:sz="4" w:space="0" w:color="auto"/>
            </w:tcBorders>
            <w:hideMark/>
          </w:tcPr>
          <w:p w14:paraId="490EDA70" w14:textId="77777777" w:rsidR="000A3A53" w:rsidRPr="000A3A53" w:rsidRDefault="000A3A53" w:rsidP="00F00717">
            <w:pPr>
              <w:pStyle w:val="TAL"/>
              <w:rPr>
                <w:highlight w:val="lightGray"/>
              </w:rPr>
            </w:pPr>
            <w:r w:rsidRPr="000A3A53">
              <w:rPr>
                <w:highlight w:val="lightGray"/>
              </w:rPr>
              <w:t>PDSCH/PDCCH subcarrier spacing</w:t>
            </w:r>
          </w:p>
        </w:tc>
        <w:tc>
          <w:tcPr>
            <w:tcW w:w="1417" w:type="dxa"/>
            <w:tcBorders>
              <w:top w:val="single" w:sz="4" w:space="0" w:color="auto"/>
              <w:left w:val="single" w:sz="4" w:space="0" w:color="auto"/>
              <w:bottom w:val="nil"/>
              <w:right w:val="single" w:sz="4" w:space="0" w:color="auto"/>
            </w:tcBorders>
            <w:hideMark/>
          </w:tcPr>
          <w:p w14:paraId="59DEDB1E" w14:textId="77777777" w:rsidR="000A3A53" w:rsidRPr="000A3A53" w:rsidRDefault="000A3A53" w:rsidP="00F00717">
            <w:pPr>
              <w:pStyle w:val="TAC"/>
              <w:rPr>
                <w:highlight w:val="lightGray"/>
              </w:rPr>
            </w:pPr>
            <w:r w:rsidRPr="000A3A53">
              <w:rPr>
                <w:highlight w:val="lightGray"/>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90555"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49E7C41" w14:textId="77777777" w:rsidR="000A3A53" w:rsidRPr="000A3A53" w:rsidRDefault="000A3A53" w:rsidP="00F00717">
            <w:pPr>
              <w:pStyle w:val="TAC"/>
              <w:rPr>
                <w:highlight w:val="lightGray"/>
              </w:rPr>
            </w:pPr>
            <w:r w:rsidRPr="000A3A53">
              <w:rPr>
                <w:highlight w:val="lightGray"/>
              </w:rPr>
              <w:t>30</w:t>
            </w:r>
          </w:p>
        </w:tc>
      </w:tr>
      <w:tr w:rsidR="000A3A53" w:rsidRPr="000A3A53" w14:paraId="125E538A" w14:textId="77777777" w:rsidTr="00F0071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A6C2A62" w14:textId="77777777" w:rsidR="000A3A53" w:rsidRPr="000A3A53" w:rsidRDefault="000A3A53" w:rsidP="00F00717">
            <w:pPr>
              <w:pStyle w:val="TAL"/>
              <w:rPr>
                <w:highlight w:val="lightGray"/>
              </w:rPr>
            </w:pPr>
            <w:r w:rsidRPr="000A3A53">
              <w:rPr>
                <w:highlight w:val="lightGray"/>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2A2D9C0"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nil"/>
              <w:right w:val="single" w:sz="4" w:space="0" w:color="auto"/>
            </w:tcBorders>
            <w:hideMark/>
          </w:tcPr>
          <w:p w14:paraId="4C888705" w14:textId="77777777" w:rsidR="000A3A53" w:rsidRPr="000A3A53" w:rsidRDefault="000A3A53" w:rsidP="00F00717">
            <w:pPr>
              <w:pStyle w:val="TAC"/>
              <w:rPr>
                <w:highlight w:val="lightGray"/>
              </w:rPr>
            </w:pPr>
            <w:r w:rsidRPr="000A3A53">
              <w:rPr>
                <w:rFonts w:eastAsia="Malgun Gothic"/>
                <w:highlight w:val="lightGray"/>
              </w:rPr>
              <w:t>1, 2</w:t>
            </w:r>
          </w:p>
        </w:tc>
        <w:tc>
          <w:tcPr>
            <w:tcW w:w="2977" w:type="dxa"/>
            <w:gridSpan w:val="3"/>
            <w:tcBorders>
              <w:top w:val="single" w:sz="4" w:space="0" w:color="auto"/>
              <w:left w:val="single" w:sz="4" w:space="0" w:color="auto"/>
              <w:bottom w:val="nil"/>
              <w:right w:val="single" w:sz="4" w:space="0" w:color="auto"/>
            </w:tcBorders>
            <w:vAlign w:val="center"/>
            <w:hideMark/>
          </w:tcPr>
          <w:p w14:paraId="2CB0B6B7" w14:textId="77777777" w:rsidR="000A3A53" w:rsidRPr="000A3A53" w:rsidRDefault="000A3A53" w:rsidP="00F00717">
            <w:pPr>
              <w:pStyle w:val="TAC"/>
              <w:rPr>
                <w:highlight w:val="lightGray"/>
              </w:rPr>
            </w:pPr>
            <w:r w:rsidRPr="000A3A53">
              <w:rPr>
                <w:highlight w:val="lightGray"/>
              </w:rPr>
              <w:t>0</w:t>
            </w:r>
          </w:p>
        </w:tc>
      </w:tr>
      <w:tr w:rsidR="000A3A53" w:rsidRPr="000A3A53" w14:paraId="58AC81E0" w14:textId="77777777" w:rsidTr="00F0071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7B78C6E" w14:textId="77777777" w:rsidR="000A3A53" w:rsidRPr="000A3A53" w:rsidRDefault="000A3A53" w:rsidP="00F00717">
            <w:pPr>
              <w:pStyle w:val="TAL"/>
              <w:rPr>
                <w:highlight w:val="lightGray"/>
              </w:rPr>
            </w:pPr>
            <w:r w:rsidRPr="000A3A53">
              <w:rPr>
                <w:highlight w:val="lightGray"/>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79333BF"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153513C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3044C0FD" w14:textId="77777777" w:rsidR="000A3A53" w:rsidRPr="000A3A53" w:rsidRDefault="000A3A53" w:rsidP="00F00717">
            <w:pPr>
              <w:pStyle w:val="TAC"/>
              <w:rPr>
                <w:highlight w:val="lightGray"/>
              </w:rPr>
            </w:pPr>
          </w:p>
        </w:tc>
      </w:tr>
      <w:tr w:rsidR="000A3A53" w:rsidRPr="000A3A53" w14:paraId="60566518" w14:textId="77777777" w:rsidTr="00F0071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CFF51A7" w14:textId="77777777" w:rsidR="000A3A53" w:rsidRPr="000A3A53" w:rsidRDefault="000A3A53" w:rsidP="00F00717">
            <w:pPr>
              <w:pStyle w:val="TAL"/>
              <w:rPr>
                <w:highlight w:val="lightGray"/>
              </w:rPr>
            </w:pPr>
            <w:r w:rsidRPr="000A3A53">
              <w:rPr>
                <w:highlight w:val="lightGray"/>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9EC675C"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1D45F94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2079163A" w14:textId="77777777" w:rsidR="000A3A53" w:rsidRPr="000A3A53" w:rsidRDefault="000A3A53" w:rsidP="00F00717">
            <w:pPr>
              <w:pStyle w:val="TAC"/>
              <w:rPr>
                <w:highlight w:val="lightGray"/>
              </w:rPr>
            </w:pPr>
          </w:p>
        </w:tc>
      </w:tr>
      <w:tr w:rsidR="000A3A53" w:rsidRPr="000A3A53" w14:paraId="10B74D7A" w14:textId="77777777" w:rsidTr="00F0071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12222" w14:textId="77777777" w:rsidR="000A3A53" w:rsidRPr="000A3A53" w:rsidRDefault="000A3A53" w:rsidP="00F00717">
            <w:pPr>
              <w:pStyle w:val="TAL"/>
              <w:rPr>
                <w:highlight w:val="lightGray"/>
              </w:rPr>
            </w:pPr>
            <w:r w:rsidRPr="000A3A53">
              <w:rPr>
                <w:highlight w:val="lightGray"/>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375914"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6E612F4D"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2160916A" w14:textId="77777777" w:rsidR="000A3A53" w:rsidRPr="000A3A53" w:rsidRDefault="000A3A53" w:rsidP="00F00717">
            <w:pPr>
              <w:pStyle w:val="TAC"/>
              <w:rPr>
                <w:highlight w:val="lightGray"/>
              </w:rPr>
            </w:pPr>
          </w:p>
        </w:tc>
      </w:tr>
      <w:tr w:rsidR="000A3A53" w:rsidRPr="000A3A53" w14:paraId="076A9F35" w14:textId="77777777" w:rsidTr="00F0071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323FD1C" w14:textId="77777777" w:rsidR="000A3A53" w:rsidRPr="000A3A53" w:rsidRDefault="000A3A53" w:rsidP="00F00717">
            <w:pPr>
              <w:pStyle w:val="TAL"/>
              <w:rPr>
                <w:highlight w:val="lightGray"/>
              </w:rPr>
            </w:pPr>
            <w:r w:rsidRPr="000A3A53">
              <w:rPr>
                <w:highlight w:val="lightGray"/>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6B2196C"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298646E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1F5B2A18" w14:textId="77777777" w:rsidR="000A3A53" w:rsidRPr="000A3A53" w:rsidRDefault="000A3A53" w:rsidP="00F00717">
            <w:pPr>
              <w:pStyle w:val="TAC"/>
              <w:rPr>
                <w:highlight w:val="lightGray"/>
              </w:rPr>
            </w:pPr>
          </w:p>
        </w:tc>
      </w:tr>
      <w:tr w:rsidR="000A3A53" w:rsidRPr="000A3A53" w14:paraId="0617A50F" w14:textId="77777777" w:rsidTr="00F0071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06A687B" w14:textId="77777777" w:rsidR="000A3A53" w:rsidRPr="000A3A53" w:rsidRDefault="000A3A53" w:rsidP="00F00717">
            <w:pPr>
              <w:pStyle w:val="TAL"/>
              <w:rPr>
                <w:highlight w:val="lightGray"/>
              </w:rPr>
            </w:pPr>
            <w:r w:rsidRPr="000A3A53">
              <w:rPr>
                <w:highlight w:val="lightGray"/>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D370150"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323A309B"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7D677C47" w14:textId="77777777" w:rsidR="000A3A53" w:rsidRPr="000A3A53" w:rsidRDefault="000A3A53" w:rsidP="00F00717">
            <w:pPr>
              <w:pStyle w:val="TAC"/>
              <w:rPr>
                <w:highlight w:val="lightGray"/>
              </w:rPr>
            </w:pPr>
          </w:p>
        </w:tc>
      </w:tr>
      <w:tr w:rsidR="000A3A53" w:rsidRPr="000A3A53" w14:paraId="0129E29C" w14:textId="77777777" w:rsidTr="00F0071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423EE44" w14:textId="77777777" w:rsidR="000A3A53" w:rsidRPr="000A3A53" w:rsidRDefault="000A3A53" w:rsidP="00F00717">
            <w:pPr>
              <w:pStyle w:val="TAL"/>
              <w:rPr>
                <w:highlight w:val="lightGray"/>
              </w:rPr>
            </w:pPr>
            <w:r w:rsidRPr="000A3A53">
              <w:rPr>
                <w:highlight w:val="lightGray"/>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1787AED"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06108FDF"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446C1336" w14:textId="77777777" w:rsidR="000A3A53" w:rsidRPr="000A3A53" w:rsidRDefault="000A3A53" w:rsidP="00F00717">
            <w:pPr>
              <w:pStyle w:val="TAC"/>
              <w:rPr>
                <w:highlight w:val="lightGray"/>
              </w:rPr>
            </w:pPr>
          </w:p>
        </w:tc>
      </w:tr>
      <w:tr w:rsidR="000A3A53" w:rsidRPr="000A3A53" w14:paraId="5856D789" w14:textId="77777777" w:rsidTr="00F0071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EE722AF" w14:textId="77777777" w:rsidR="000A3A53" w:rsidRPr="000A3A53" w:rsidRDefault="000A3A53" w:rsidP="00F00717">
            <w:pPr>
              <w:pStyle w:val="TAL"/>
              <w:rPr>
                <w:highlight w:val="lightGray"/>
              </w:rPr>
            </w:pPr>
            <w:r w:rsidRPr="000A3A53">
              <w:rPr>
                <w:highlight w:val="lightGray"/>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42A6D44" w14:textId="77777777" w:rsidR="000A3A53" w:rsidRPr="000A3A53" w:rsidRDefault="000A3A53" w:rsidP="00F00717">
            <w:pPr>
              <w:pStyle w:val="TAC"/>
              <w:rPr>
                <w:highlight w:val="lightGray"/>
              </w:rPr>
            </w:pPr>
          </w:p>
        </w:tc>
        <w:tc>
          <w:tcPr>
            <w:tcW w:w="1418" w:type="dxa"/>
            <w:tcBorders>
              <w:top w:val="nil"/>
              <w:left w:val="single" w:sz="4" w:space="0" w:color="auto"/>
              <w:bottom w:val="nil"/>
              <w:right w:val="single" w:sz="4" w:space="0" w:color="auto"/>
            </w:tcBorders>
          </w:tcPr>
          <w:p w14:paraId="2AAE98E7"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nil"/>
              <w:right w:val="single" w:sz="4" w:space="0" w:color="auto"/>
            </w:tcBorders>
          </w:tcPr>
          <w:p w14:paraId="072CAF89" w14:textId="77777777" w:rsidR="000A3A53" w:rsidRPr="000A3A53" w:rsidRDefault="000A3A53" w:rsidP="00F00717">
            <w:pPr>
              <w:pStyle w:val="TAC"/>
              <w:rPr>
                <w:highlight w:val="lightGray"/>
              </w:rPr>
            </w:pPr>
          </w:p>
        </w:tc>
      </w:tr>
      <w:tr w:rsidR="000A3A53" w:rsidRPr="000A3A53" w14:paraId="248991CE" w14:textId="77777777" w:rsidTr="00F0071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6978886" w14:textId="77777777" w:rsidR="000A3A53" w:rsidRPr="000A3A53" w:rsidRDefault="000A3A53" w:rsidP="00F00717">
            <w:pPr>
              <w:pStyle w:val="TAL"/>
              <w:rPr>
                <w:bCs/>
                <w:highlight w:val="lightGray"/>
              </w:rPr>
            </w:pPr>
            <w:r w:rsidRPr="000A3A53">
              <w:rPr>
                <w:bCs/>
                <w:highlight w:val="lightGray"/>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E5D49C8" w14:textId="77777777" w:rsidR="000A3A53" w:rsidRPr="000A3A53" w:rsidRDefault="000A3A53" w:rsidP="00F00717">
            <w:pPr>
              <w:pStyle w:val="TAC"/>
              <w:rPr>
                <w:highlight w:val="lightGray"/>
              </w:rPr>
            </w:pPr>
          </w:p>
        </w:tc>
        <w:tc>
          <w:tcPr>
            <w:tcW w:w="1418" w:type="dxa"/>
            <w:tcBorders>
              <w:top w:val="nil"/>
              <w:left w:val="single" w:sz="4" w:space="0" w:color="auto"/>
              <w:bottom w:val="single" w:sz="4" w:space="0" w:color="auto"/>
              <w:right w:val="single" w:sz="4" w:space="0" w:color="auto"/>
            </w:tcBorders>
          </w:tcPr>
          <w:p w14:paraId="6BE453F9" w14:textId="77777777" w:rsidR="000A3A53" w:rsidRPr="000A3A53" w:rsidRDefault="000A3A53" w:rsidP="00F00717">
            <w:pPr>
              <w:pStyle w:val="TAC"/>
              <w:rPr>
                <w:highlight w:val="lightGray"/>
              </w:rPr>
            </w:pPr>
          </w:p>
        </w:tc>
        <w:tc>
          <w:tcPr>
            <w:tcW w:w="2977" w:type="dxa"/>
            <w:gridSpan w:val="3"/>
            <w:tcBorders>
              <w:top w:val="nil"/>
              <w:left w:val="single" w:sz="4" w:space="0" w:color="auto"/>
              <w:bottom w:val="single" w:sz="4" w:space="0" w:color="auto"/>
              <w:right w:val="single" w:sz="4" w:space="0" w:color="auto"/>
            </w:tcBorders>
          </w:tcPr>
          <w:p w14:paraId="31765AE3" w14:textId="77777777" w:rsidR="000A3A53" w:rsidRPr="000A3A53" w:rsidRDefault="000A3A53" w:rsidP="00F00717">
            <w:pPr>
              <w:pStyle w:val="TAC"/>
              <w:rPr>
                <w:highlight w:val="lightGray"/>
              </w:rPr>
            </w:pPr>
          </w:p>
        </w:tc>
      </w:tr>
      <w:tr w:rsidR="000A3A53" w:rsidRPr="000A3A53" w14:paraId="41B10F58"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AB4F6C" w14:textId="77777777" w:rsidR="000A3A53" w:rsidRPr="000A3A53" w:rsidRDefault="000A3A53" w:rsidP="00F00717">
            <w:pPr>
              <w:pStyle w:val="TAL"/>
              <w:rPr>
                <w:highlight w:val="lightGray"/>
              </w:rPr>
            </w:pPr>
            <w:r w:rsidRPr="000A3A53">
              <w:rPr>
                <w:rFonts w:eastAsia="Calibri" w:cs="Arial"/>
                <w:noProof/>
                <w:position w:val="-12"/>
                <w:szCs w:val="22"/>
                <w:highlight w:val="lightGray"/>
                <w:lang w:val="en-US"/>
              </w:rPr>
              <w:object w:dxaOrig="405" w:dyaOrig="315" w14:anchorId="58E4A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21.55pt;height:16.95pt" o:ole="" fillcolor="window">
                  <v:imagedata r:id="rId11" o:title=""/>
                </v:shape>
                <o:OLEObject Type="Embed" ProgID="Equation.3" ShapeID="_x0000_i1071" DrawAspect="Content" ObjectID="_1790672117" r:id="rId12"/>
              </w:object>
            </w:r>
            <w:r w:rsidRPr="000A3A53">
              <w:rPr>
                <w:highlight w:val="lightGray"/>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6312B5ED" w14:textId="77777777" w:rsidR="000A3A53" w:rsidRPr="000A3A53" w:rsidRDefault="000A3A53" w:rsidP="00F00717">
            <w:pPr>
              <w:pStyle w:val="TAC"/>
              <w:rPr>
                <w:highlight w:val="lightGray"/>
              </w:rPr>
            </w:pPr>
            <w:r w:rsidRPr="000A3A53">
              <w:rPr>
                <w:highlight w:val="lightGray"/>
              </w:rPr>
              <w:t>dBm/15kHz</w:t>
            </w:r>
          </w:p>
        </w:tc>
        <w:tc>
          <w:tcPr>
            <w:tcW w:w="1418" w:type="dxa"/>
            <w:tcBorders>
              <w:top w:val="single" w:sz="4" w:space="0" w:color="auto"/>
              <w:left w:val="single" w:sz="4" w:space="0" w:color="auto"/>
              <w:bottom w:val="single" w:sz="4" w:space="0" w:color="auto"/>
              <w:right w:val="single" w:sz="4" w:space="0" w:color="auto"/>
            </w:tcBorders>
            <w:hideMark/>
          </w:tcPr>
          <w:p w14:paraId="5FDA412D"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30353C2" w14:textId="77777777" w:rsidR="000A3A53" w:rsidRPr="000A3A53" w:rsidRDefault="000A3A53" w:rsidP="00F00717">
            <w:pPr>
              <w:pStyle w:val="TAC"/>
              <w:rPr>
                <w:highlight w:val="lightGray"/>
              </w:rPr>
            </w:pPr>
            <w:r w:rsidRPr="000A3A53">
              <w:rPr>
                <w:highlight w:val="lightGray"/>
              </w:rPr>
              <w:t>-106</w:t>
            </w:r>
          </w:p>
        </w:tc>
      </w:tr>
      <w:tr w:rsidR="000A3A53" w:rsidRPr="000A3A53" w14:paraId="6D5C7919"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0A682F4" w14:textId="77777777" w:rsidR="000A3A53" w:rsidRPr="000A3A53" w:rsidRDefault="000A3A53" w:rsidP="00F00717">
            <w:pPr>
              <w:pStyle w:val="TAL"/>
              <w:rPr>
                <w:highlight w:val="lightGray"/>
              </w:rPr>
            </w:pPr>
            <w:r w:rsidRPr="000A3A53">
              <w:rPr>
                <w:rFonts w:eastAsia="Calibri" w:cs="Arial"/>
                <w:noProof/>
                <w:position w:val="-12"/>
                <w:szCs w:val="22"/>
                <w:highlight w:val="lightGray"/>
                <w:lang w:val="en-US"/>
              </w:rPr>
              <w:object w:dxaOrig="405" w:dyaOrig="315" w14:anchorId="55F87C55">
                <v:shape id="_x0000_i1072" type="#_x0000_t75" style="width:21.55pt;height:16.95pt" o:ole="" fillcolor="window">
                  <v:imagedata r:id="rId11" o:title=""/>
                </v:shape>
                <o:OLEObject Type="Embed" ProgID="Equation.3" ShapeID="_x0000_i1072" DrawAspect="Content" ObjectID="_1790672118" r:id="rId13"/>
              </w:object>
            </w:r>
            <w:r w:rsidRPr="000A3A53">
              <w:rPr>
                <w:highlight w:val="lightGray"/>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EFA9844" w14:textId="77777777" w:rsidR="000A3A53" w:rsidRPr="000A3A53" w:rsidRDefault="000A3A53" w:rsidP="00F00717">
            <w:pPr>
              <w:pStyle w:val="TAC"/>
              <w:rPr>
                <w:highlight w:val="lightGray"/>
              </w:rPr>
            </w:pPr>
            <w:r w:rsidRPr="000A3A53">
              <w:rPr>
                <w:highlight w:val="lightGray"/>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0496F"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BFE1445" w14:textId="77777777" w:rsidR="000A3A53" w:rsidRPr="000A3A53" w:rsidRDefault="000A3A53" w:rsidP="00F00717">
            <w:pPr>
              <w:pStyle w:val="TAC"/>
              <w:rPr>
                <w:highlight w:val="lightGray"/>
              </w:rPr>
            </w:pPr>
            <w:r w:rsidRPr="000A3A53">
              <w:rPr>
                <w:highlight w:val="lightGray"/>
              </w:rPr>
              <w:t>-103</w:t>
            </w:r>
          </w:p>
        </w:tc>
      </w:tr>
      <w:tr w:rsidR="000A3A53" w:rsidRPr="000A3A53" w14:paraId="0F2AAA4B" w14:textId="77777777" w:rsidTr="00F0071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F9EB2B7" w14:textId="77777777" w:rsidR="000A3A53" w:rsidRPr="000A3A53" w:rsidRDefault="000A3A53" w:rsidP="00F00717">
            <w:pPr>
              <w:pStyle w:val="TAL"/>
              <w:rPr>
                <w:rFonts w:cs="v4.2.0"/>
                <w:highlight w:val="lightGray"/>
              </w:rPr>
            </w:pPr>
            <w:r w:rsidRPr="000A3A53">
              <w:rPr>
                <w:rFonts w:cs="v4.2.0"/>
                <w:highlight w:val="lightGray"/>
              </w:rPr>
              <w:t>SS-RSRP</w:t>
            </w:r>
            <w:r w:rsidRPr="000A3A53">
              <w:rPr>
                <w:highlight w:val="lightGray"/>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63AC90E" w14:textId="77777777" w:rsidR="000A3A53" w:rsidRPr="000A3A53" w:rsidRDefault="000A3A53" w:rsidP="00F00717">
            <w:pPr>
              <w:pStyle w:val="TAC"/>
              <w:rPr>
                <w:highlight w:val="lightGray"/>
              </w:rPr>
            </w:pPr>
            <w:r w:rsidRPr="000A3A53">
              <w:rPr>
                <w:highlight w:val="lightGray"/>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00F3B"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3C95088D" w14:textId="77777777" w:rsidR="000A3A53" w:rsidRPr="000A3A53" w:rsidRDefault="000A3A53" w:rsidP="00F00717">
            <w:pPr>
              <w:pStyle w:val="TAC"/>
              <w:rPr>
                <w:highlight w:val="lightGray"/>
              </w:rPr>
            </w:pPr>
            <w:r w:rsidRPr="000A3A53">
              <w:rPr>
                <w:highlight w:val="lightGray"/>
              </w:rPr>
              <w:t>-85</w:t>
            </w:r>
          </w:p>
        </w:tc>
        <w:tc>
          <w:tcPr>
            <w:tcW w:w="1489" w:type="dxa"/>
            <w:tcBorders>
              <w:top w:val="single" w:sz="4" w:space="0" w:color="auto"/>
              <w:left w:val="single" w:sz="4" w:space="0" w:color="auto"/>
              <w:bottom w:val="single" w:sz="4" w:space="0" w:color="auto"/>
              <w:right w:val="single" w:sz="4" w:space="0" w:color="auto"/>
            </w:tcBorders>
          </w:tcPr>
          <w:p w14:paraId="3C75D2F4" w14:textId="77777777" w:rsidR="000A3A53" w:rsidRPr="000A3A53" w:rsidRDefault="000A3A53" w:rsidP="00F00717">
            <w:pPr>
              <w:pStyle w:val="TAC"/>
              <w:rPr>
                <w:highlight w:val="lightGray"/>
              </w:rPr>
            </w:pPr>
            <w:r w:rsidRPr="000A3A53">
              <w:rPr>
                <w:highlight w:val="lightGray"/>
              </w:rPr>
              <w:t>-105</w:t>
            </w:r>
          </w:p>
        </w:tc>
      </w:tr>
      <w:tr w:rsidR="000A3A53" w:rsidRPr="000A3A53" w14:paraId="41CFD375" w14:textId="77777777" w:rsidTr="00F0071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2D3B5F1" w14:textId="77777777" w:rsidR="000A3A53" w:rsidRPr="000A3A53" w:rsidRDefault="000A3A53" w:rsidP="00F00717">
            <w:pPr>
              <w:pStyle w:val="TAL"/>
              <w:rPr>
                <w:highlight w:val="lightGray"/>
              </w:rPr>
            </w:pPr>
            <w:r w:rsidRPr="000A3A53">
              <w:rPr>
                <w:position w:val="-12"/>
                <w:highlight w:val="lightGray"/>
              </w:rPr>
              <w:object w:dxaOrig="405" w:dyaOrig="315" w14:anchorId="38C6AFC2">
                <v:shape id="_x0000_i1073" type="#_x0000_t75" style="width:21.55pt;height:16.95pt" o:ole="" fillcolor="window">
                  <v:imagedata r:id="rId14" o:title=""/>
                </v:shape>
                <o:OLEObject Type="Embed" ProgID="Equation.3" ShapeID="_x0000_i1073" DrawAspect="Content" ObjectID="_1790672119" r:id="rId15"/>
              </w:object>
            </w:r>
            <w:r w:rsidRPr="000A3A53">
              <w:rPr>
                <w:highlight w:val="lightGray"/>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EF7CF51" w14:textId="77777777" w:rsidR="000A3A53" w:rsidRPr="000A3A53" w:rsidRDefault="000A3A53" w:rsidP="00F00717">
            <w:pPr>
              <w:pStyle w:val="TAC"/>
              <w:rPr>
                <w:highlight w:val="lightGray"/>
              </w:rPr>
            </w:pPr>
            <w:r w:rsidRPr="000A3A53">
              <w:rPr>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43D93E80"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003F99CF" w14:textId="77777777" w:rsidR="000A3A53" w:rsidRPr="000A3A53" w:rsidRDefault="000A3A53" w:rsidP="00F00717">
            <w:pPr>
              <w:pStyle w:val="TAC"/>
              <w:rPr>
                <w:highlight w:val="lightGray"/>
              </w:rPr>
            </w:pPr>
            <w:r w:rsidRPr="000A3A53">
              <w:rPr>
                <w:highlight w:val="lightGray"/>
              </w:rPr>
              <w:t>18</w:t>
            </w:r>
          </w:p>
        </w:tc>
        <w:tc>
          <w:tcPr>
            <w:tcW w:w="1489" w:type="dxa"/>
            <w:tcBorders>
              <w:top w:val="single" w:sz="4" w:space="0" w:color="auto"/>
              <w:left w:val="single" w:sz="4" w:space="0" w:color="auto"/>
              <w:bottom w:val="single" w:sz="4" w:space="0" w:color="auto"/>
              <w:right w:val="single" w:sz="4" w:space="0" w:color="auto"/>
            </w:tcBorders>
          </w:tcPr>
          <w:p w14:paraId="22FC3D7E" w14:textId="77777777" w:rsidR="000A3A53" w:rsidRPr="000A3A53" w:rsidRDefault="000A3A53" w:rsidP="00F00717">
            <w:pPr>
              <w:pStyle w:val="TAC"/>
              <w:rPr>
                <w:highlight w:val="lightGray"/>
              </w:rPr>
            </w:pPr>
            <w:r w:rsidRPr="000A3A53">
              <w:rPr>
                <w:highlight w:val="lightGray"/>
              </w:rPr>
              <w:t>-2</w:t>
            </w:r>
          </w:p>
        </w:tc>
      </w:tr>
      <w:tr w:rsidR="000A3A53" w:rsidRPr="000A3A53" w14:paraId="05D9A023" w14:textId="77777777" w:rsidTr="00F0071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CEFF8B5" w14:textId="77777777" w:rsidR="000A3A53" w:rsidRPr="000A3A53" w:rsidRDefault="000A3A53" w:rsidP="00F00717">
            <w:pPr>
              <w:pStyle w:val="TAL"/>
              <w:rPr>
                <w:highlight w:val="lightGray"/>
              </w:rPr>
            </w:pPr>
            <w:r w:rsidRPr="000A3A53">
              <w:rPr>
                <w:position w:val="-12"/>
                <w:highlight w:val="lightGray"/>
              </w:rPr>
              <w:object w:dxaOrig="615" w:dyaOrig="315" w14:anchorId="39516803">
                <v:shape id="_x0000_i1074" type="#_x0000_t75" style="width:30.4pt;height:16.95pt" o:ole="" fillcolor="window">
                  <v:imagedata r:id="rId16" o:title=""/>
                </v:shape>
                <o:OLEObject Type="Embed" ProgID="Equation.3" ShapeID="_x0000_i1074" DrawAspect="Content" ObjectID="_1790672120" r:id="rId17"/>
              </w:object>
            </w:r>
            <w:r w:rsidRPr="000A3A53">
              <w:rPr>
                <w:highlight w:val="lightGray"/>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D252359" w14:textId="77777777" w:rsidR="000A3A53" w:rsidRPr="000A3A53" w:rsidRDefault="000A3A53" w:rsidP="00F00717">
            <w:pPr>
              <w:pStyle w:val="TAC"/>
              <w:rPr>
                <w:highlight w:val="lightGray"/>
              </w:rPr>
            </w:pPr>
            <w:r w:rsidRPr="000A3A53">
              <w:rPr>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14CA073E"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25849D62" w14:textId="77777777" w:rsidR="000A3A53" w:rsidRPr="000A3A53" w:rsidRDefault="000A3A53" w:rsidP="00F00717">
            <w:pPr>
              <w:pStyle w:val="TAC"/>
              <w:rPr>
                <w:highlight w:val="lightGray"/>
              </w:rPr>
            </w:pPr>
            <w:r w:rsidRPr="000A3A53">
              <w:rPr>
                <w:highlight w:val="lightGray"/>
              </w:rPr>
              <w:t>18</w:t>
            </w:r>
          </w:p>
        </w:tc>
        <w:tc>
          <w:tcPr>
            <w:tcW w:w="1489" w:type="dxa"/>
            <w:tcBorders>
              <w:top w:val="single" w:sz="4" w:space="0" w:color="auto"/>
              <w:left w:val="single" w:sz="4" w:space="0" w:color="auto"/>
              <w:bottom w:val="single" w:sz="4" w:space="0" w:color="auto"/>
              <w:right w:val="single" w:sz="4" w:space="0" w:color="auto"/>
            </w:tcBorders>
          </w:tcPr>
          <w:p w14:paraId="6B96737E" w14:textId="77777777" w:rsidR="000A3A53" w:rsidRPr="000A3A53" w:rsidRDefault="000A3A53" w:rsidP="00F00717">
            <w:pPr>
              <w:pStyle w:val="TAC"/>
              <w:rPr>
                <w:highlight w:val="lightGray"/>
              </w:rPr>
            </w:pPr>
            <w:r w:rsidRPr="000A3A53">
              <w:rPr>
                <w:highlight w:val="lightGray"/>
              </w:rPr>
              <w:t>-2</w:t>
            </w:r>
          </w:p>
        </w:tc>
      </w:tr>
      <w:tr w:rsidR="000A3A53" w:rsidRPr="000A3A53" w14:paraId="2617596B" w14:textId="77777777" w:rsidTr="00F0071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E11FD5" w14:textId="77777777" w:rsidR="000A3A53" w:rsidRPr="000A3A53" w:rsidRDefault="000A3A53" w:rsidP="00F00717">
            <w:pPr>
              <w:pStyle w:val="TAL"/>
              <w:rPr>
                <w:highlight w:val="lightGray"/>
              </w:rPr>
            </w:pPr>
            <w:r w:rsidRPr="000A3A53">
              <w:rPr>
                <w:highlight w:val="lightGray"/>
              </w:rPr>
              <w:t>Io</w:t>
            </w:r>
            <w:r w:rsidRPr="000A3A53">
              <w:rPr>
                <w:highlight w:val="lightGray"/>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F8EDBF0" w14:textId="77777777" w:rsidR="000A3A53" w:rsidRPr="000A3A53" w:rsidRDefault="000A3A53" w:rsidP="00F00717">
            <w:pPr>
              <w:pStyle w:val="TAC"/>
              <w:rPr>
                <w:highlight w:val="lightGray"/>
              </w:rPr>
            </w:pPr>
            <w:r w:rsidRPr="000A3A53">
              <w:rPr>
                <w:highlight w:val="lightGray"/>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84A72" w14:textId="77777777" w:rsidR="000A3A53" w:rsidRPr="000A3A53" w:rsidRDefault="000A3A53" w:rsidP="00F00717">
            <w:pPr>
              <w:pStyle w:val="TAC"/>
              <w:rPr>
                <w:highlight w:val="lightGray"/>
              </w:rPr>
            </w:pPr>
            <w:r w:rsidRPr="000A3A53">
              <w:rPr>
                <w:highlight w:val="lightGray"/>
              </w:rPr>
              <w:t>1, 2</w:t>
            </w:r>
          </w:p>
        </w:tc>
        <w:tc>
          <w:tcPr>
            <w:tcW w:w="1488" w:type="dxa"/>
            <w:gridSpan w:val="2"/>
            <w:tcBorders>
              <w:top w:val="single" w:sz="4" w:space="0" w:color="auto"/>
              <w:left w:val="single" w:sz="4" w:space="0" w:color="auto"/>
              <w:bottom w:val="single" w:sz="4" w:space="0" w:color="auto"/>
              <w:right w:val="single" w:sz="4" w:space="0" w:color="auto"/>
            </w:tcBorders>
          </w:tcPr>
          <w:p w14:paraId="7B6CE375" w14:textId="77777777" w:rsidR="000A3A53" w:rsidRPr="000A3A53" w:rsidRDefault="000A3A53" w:rsidP="00F00717">
            <w:pPr>
              <w:pStyle w:val="TAC"/>
              <w:rPr>
                <w:highlight w:val="lightGray"/>
              </w:rPr>
            </w:pPr>
            <w:r w:rsidRPr="000A3A53">
              <w:rPr>
                <w:highlight w:val="lightGray"/>
              </w:rPr>
              <w:t>-53.88</w:t>
            </w:r>
          </w:p>
        </w:tc>
        <w:tc>
          <w:tcPr>
            <w:tcW w:w="1489" w:type="dxa"/>
            <w:tcBorders>
              <w:top w:val="single" w:sz="4" w:space="0" w:color="auto"/>
              <w:left w:val="single" w:sz="4" w:space="0" w:color="auto"/>
              <w:bottom w:val="single" w:sz="4" w:space="0" w:color="auto"/>
              <w:right w:val="single" w:sz="4" w:space="0" w:color="auto"/>
            </w:tcBorders>
          </w:tcPr>
          <w:p w14:paraId="1B5EFCDD" w14:textId="77777777" w:rsidR="000A3A53" w:rsidRPr="000A3A53" w:rsidRDefault="000A3A53" w:rsidP="00F00717">
            <w:pPr>
              <w:pStyle w:val="TAC"/>
              <w:rPr>
                <w:highlight w:val="lightGray"/>
              </w:rPr>
            </w:pPr>
            <w:r w:rsidRPr="000A3A53">
              <w:rPr>
                <w:highlight w:val="lightGray"/>
              </w:rPr>
              <w:t>-69.82</w:t>
            </w:r>
          </w:p>
        </w:tc>
      </w:tr>
      <w:tr w:rsidR="000A3A53" w:rsidRPr="000A3A53" w14:paraId="2037CDF7"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8CE1B03" w14:textId="77777777" w:rsidR="000A3A53" w:rsidRPr="000A3A53" w:rsidRDefault="000A3A53" w:rsidP="00F00717">
            <w:pPr>
              <w:pStyle w:val="TAL"/>
              <w:rPr>
                <w:highlight w:val="lightGray"/>
              </w:rPr>
            </w:pPr>
            <w:r w:rsidRPr="000A3A53">
              <w:rPr>
                <w:highlight w:val="lightGray"/>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5EF2452"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2513CA7" w14:textId="77777777" w:rsidR="000A3A53" w:rsidRPr="000A3A53" w:rsidRDefault="000A3A53" w:rsidP="00F00717">
            <w:pPr>
              <w:pStyle w:val="TAC"/>
              <w:rPr>
                <w:rFonts w:cs="v4.2.0"/>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1908480" w14:textId="77777777" w:rsidR="000A3A53" w:rsidRPr="000A3A53" w:rsidRDefault="000A3A53" w:rsidP="00F00717">
            <w:pPr>
              <w:pStyle w:val="TAC"/>
              <w:rPr>
                <w:highlight w:val="lightGray"/>
              </w:rPr>
            </w:pPr>
            <w:r w:rsidRPr="000A3A53">
              <w:rPr>
                <w:highlight w:val="lightGray"/>
              </w:rPr>
              <w:t>AWGN</w:t>
            </w:r>
          </w:p>
        </w:tc>
      </w:tr>
      <w:tr w:rsidR="000A3A53" w:rsidRPr="000A3A53" w14:paraId="28F7F10F" w14:textId="77777777" w:rsidTr="00F0071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7E52E54" w14:textId="77777777" w:rsidR="000A3A53" w:rsidRPr="000A3A53" w:rsidRDefault="000A3A53" w:rsidP="00F00717">
            <w:pPr>
              <w:pStyle w:val="TAL"/>
              <w:rPr>
                <w:highlight w:val="lightGray"/>
              </w:rPr>
            </w:pPr>
            <w:r w:rsidRPr="000A3A53">
              <w:rPr>
                <w:rFonts w:eastAsia="Calibri" w:cs="Arial"/>
                <w:highlight w:val="lightGray"/>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E2F1CA7" w14:textId="77777777" w:rsidR="000A3A53" w:rsidRPr="000A3A53" w:rsidRDefault="000A3A53" w:rsidP="00F00717">
            <w:pPr>
              <w:pStyle w:val="TAC"/>
              <w:rPr>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06B037B" w14:textId="77777777" w:rsidR="000A3A53" w:rsidRPr="000A3A53" w:rsidRDefault="000A3A53" w:rsidP="00F00717">
            <w:pPr>
              <w:pStyle w:val="TAC"/>
              <w:rPr>
                <w:highlight w:val="lightGray"/>
              </w:rPr>
            </w:pPr>
            <w:r w:rsidRPr="000A3A53">
              <w:rPr>
                <w:highlight w:val="lightGray"/>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4714886" w14:textId="77777777" w:rsidR="000A3A53" w:rsidRPr="000A3A53" w:rsidRDefault="000A3A53" w:rsidP="00F00717">
            <w:pPr>
              <w:pStyle w:val="TAC"/>
              <w:rPr>
                <w:highlight w:val="lightGray"/>
              </w:rPr>
            </w:pPr>
            <w:r w:rsidRPr="000A3A53">
              <w:rPr>
                <w:rFonts w:eastAsia="Malgun Gothic"/>
                <w:highlight w:val="lightGray"/>
              </w:rPr>
              <w:t>1x2 Low</w:t>
            </w:r>
          </w:p>
        </w:tc>
      </w:tr>
      <w:tr w:rsidR="000A3A53" w:rsidRPr="000A3A53" w14:paraId="4BAAEF79" w14:textId="77777777" w:rsidTr="00F00717">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AE78A27" w14:textId="77777777" w:rsidR="000A3A53" w:rsidRPr="000A3A53" w:rsidRDefault="000A3A53" w:rsidP="00F00717">
            <w:pPr>
              <w:pStyle w:val="TAN"/>
              <w:rPr>
                <w:szCs w:val="18"/>
                <w:highlight w:val="lightGray"/>
              </w:rPr>
            </w:pPr>
            <w:r w:rsidRPr="000A3A53">
              <w:rPr>
                <w:szCs w:val="18"/>
                <w:highlight w:val="lightGray"/>
              </w:rPr>
              <w:t>NOTE 1:</w:t>
            </w:r>
            <w:r w:rsidRPr="000A3A53">
              <w:rPr>
                <w:szCs w:val="18"/>
                <w:highlight w:val="lightGray"/>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FABD71E" w14:textId="77777777" w:rsidR="000A3A53" w:rsidRPr="000A3A53" w:rsidRDefault="000A3A53" w:rsidP="00F00717">
            <w:pPr>
              <w:pStyle w:val="TAN"/>
              <w:rPr>
                <w:szCs w:val="18"/>
                <w:highlight w:val="lightGray"/>
              </w:rPr>
            </w:pPr>
            <w:r w:rsidRPr="000A3A53">
              <w:rPr>
                <w:szCs w:val="18"/>
                <w:highlight w:val="lightGray"/>
              </w:rPr>
              <w:t>NOTE 2:</w:t>
            </w:r>
            <w:r w:rsidRPr="000A3A53">
              <w:rPr>
                <w:szCs w:val="18"/>
                <w:highlight w:val="lightGray"/>
              </w:rPr>
              <w:tab/>
              <w:t xml:space="preserve">Interference from other cells and noise sources not specified in the test is assumed to be constant over subcarriers and time and shall be modelled as AWGN of appropriate power for </w:t>
            </w:r>
            <w:r w:rsidRPr="000A3A53">
              <w:rPr>
                <w:rFonts w:eastAsia="Calibri" w:cs="v4.2.0"/>
                <w:position w:val="-12"/>
                <w:szCs w:val="18"/>
                <w:highlight w:val="lightGray"/>
              </w:rPr>
              <w:object w:dxaOrig="405" w:dyaOrig="105" w14:anchorId="03102052">
                <v:shape id="_x0000_i1075" type="#_x0000_t75" style="width:21.55pt;height:14.25pt" o:ole="" fillcolor="window">
                  <v:imagedata r:id="rId11" o:title=""/>
                </v:shape>
                <o:OLEObject Type="Embed" ProgID="Equation.3" ShapeID="_x0000_i1075" DrawAspect="Content" ObjectID="_1790672121" r:id="rId18"/>
              </w:object>
            </w:r>
            <w:r w:rsidRPr="000A3A53">
              <w:rPr>
                <w:szCs w:val="18"/>
                <w:highlight w:val="lightGray"/>
              </w:rPr>
              <w:t xml:space="preserve"> to be fulfilled.</w:t>
            </w:r>
          </w:p>
          <w:p w14:paraId="6E686D11" w14:textId="77777777" w:rsidR="000A3A53" w:rsidRPr="000A3A53" w:rsidRDefault="000A3A53" w:rsidP="00F00717">
            <w:pPr>
              <w:pStyle w:val="TAN"/>
              <w:rPr>
                <w:szCs w:val="18"/>
                <w:highlight w:val="lightGray"/>
              </w:rPr>
            </w:pPr>
            <w:r w:rsidRPr="000A3A53">
              <w:rPr>
                <w:szCs w:val="18"/>
                <w:highlight w:val="lightGray"/>
              </w:rPr>
              <w:t>NOTE 3:</w:t>
            </w:r>
            <w:r w:rsidRPr="000A3A53">
              <w:rPr>
                <w:szCs w:val="18"/>
                <w:highlight w:val="lightGray"/>
              </w:rPr>
              <w:tab/>
              <w:t>SS-RSRP and Io levels have been derived from other parameters for information purposes. They are not settable parameters themselves.</w:t>
            </w:r>
          </w:p>
          <w:p w14:paraId="372D16D8" w14:textId="77777777" w:rsidR="000A3A53" w:rsidRPr="000A3A53" w:rsidRDefault="000A3A53" w:rsidP="00F00717">
            <w:pPr>
              <w:pStyle w:val="TAN"/>
              <w:rPr>
                <w:szCs w:val="18"/>
                <w:highlight w:val="lightGray"/>
              </w:rPr>
            </w:pPr>
            <w:r w:rsidRPr="000A3A53">
              <w:rPr>
                <w:szCs w:val="18"/>
                <w:highlight w:val="lightGray"/>
              </w:rPr>
              <w:t>NOTE 4:</w:t>
            </w:r>
            <w:r w:rsidRPr="000A3A53">
              <w:rPr>
                <w:szCs w:val="18"/>
                <w:highlight w:val="lightGray"/>
              </w:rPr>
              <w:tab/>
              <w:t>SS-RSRP minimum requirements are specified assuming independent interference and noise at each receiver antenna port.</w:t>
            </w:r>
          </w:p>
          <w:p w14:paraId="57D22513" w14:textId="77777777" w:rsidR="000A3A53" w:rsidRPr="000A3A53" w:rsidRDefault="000A3A53" w:rsidP="00F00717">
            <w:pPr>
              <w:pStyle w:val="TAN"/>
              <w:rPr>
                <w:snapToGrid w:val="0"/>
                <w:highlight w:val="lightGray"/>
              </w:rPr>
            </w:pPr>
            <w:r w:rsidRPr="000A3A53">
              <w:rPr>
                <w:snapToGrid w:val="0"/>
                <w:highlight w:val="lightGray"/>
              </w:rPr>
              <w:t>NOTE 5:</w:t>
            </w:r>
            <w:r w:rsidRPr="000A3A53">
              <w:rPr>
                <w:szCs w:val="18"/>
                <w:highlight w:val="lightGray"/>
              </w:rPr>
              <w:tab/>
            </w:r>
            <w:r w:rsidRPr="000A3A53">
              <w:rPr>
                <w:snapToGrid w:val="0"/>
                <w:highlight w:val="lightGray"/>
              </w:rPr>
              <w:t>The signal levels apply for SSS REs when the discovery burst is transmitted during DBT windows.</w:t>
            </w:r>
          </w:p>
          <w:p w14:paraId="33E5241E" w14:textId="77777777" w:rsidR="000A3A53" w:rsidRPr="000A3A53" w:rsidRDefault="000A3A53" w:rsidP="00F00717">
            <w:pPr>
              <w:pStyle w:val="TAN"/>
              <w:rPr>
                <w:rFonts w:cs="Arial"/>
                <w:szCs w:val="18"/>
                <w:highlight w:val="lightGray"/>
              </w:rPr>
            </w:pPr>
            <w:r w:rsidRPr="000A3A53">
              <w:rPr>
                <w:snapToGrid w:val="0"/>
                <w:highlight w:val="lightGray"/>
              </w:rPr>
              <w:t>NOTE</w:t>
            </w:r>
            <w:r w:rsidRPr="000A3A53">
              <w:rPr>
                <w:highlight w:val="lightGray"/>
              </w:rPr>
              <w:t xml:space="preserve"> 6:</w:t>
            </w:r>
            <w:r w:rsidRPr="000A3A53">
              <w:rPr>
                <w:szCs w:val="18"/>
                <w:highlight w:val="lightGray"/>
              </w:rPr>
              <w:tab/>
            </w:r>
            <w:r w:rsidRPr="000A3A53">
              <w:rPr>
                <w:rFonts w:cs="Arial"/>
                <w:szCs w:val="18"/>
                <w:highlight w:val="lightGray"/>
              </w:rPr>
              <w:t>For UE supporting semi-static channel access and network configuring semi-static channel occupancy.</w:t>
            </w:r>
          </w:p>
          <w:p w14:paraId="78A7610C" w14:textId="77777777" w:rsidR="000A3A53" w:rsidRPr="000A3A53" w:rsidRDefault="000A3A53" w:rsidP="00F00717">
            <w:pPr>
              <w:pStyle w:val="TAN"/>
              <w:rPr>
                <w:rFonts w:cs="Arial"/>
                <w:szCs w:val="18"/>
                <w:highlight w:val="lightGray"/>
              </w:rPr>
            </w:pPr>
            <w:r w:rsidRPr="000A3A53">
              <w:rPr>
                <w:snapToGrid w:val="0"/>
                <w:highlight w:val="lightGray"/>
              </w:rPr>
              <w:t>NOTE</w:t>
            </w:r>
            <w:r w:rsidRPr="000A3A53">
              <w:rPr>
                <w:rFonts w:cs="Arial"/>
                <w:szCs w:val="18"/>
                <w:highlight w:val="lightGray"/>
              </w:rPr>
              <w:t xml:space="preserve"> 7:</w:t>
            </w:r>
            <w:r w:rsidRPr="000A3A53">
              <w:rPr>
                <w:szCs w:val="18"/>
                <w:highlight w:val="lightGray"/>
              </w:rPr>
              <w:tab/>
            </w:r>
            <w:r w:rsidRPr="000A3A53">
              <w:rPr>
                <w:rFonts w:cs="Arial"/>
                <w:szCs w:val="18"/>
                <w:highlight w:val="lightGray"/>
              </w:rPr>
              <w:t xml:space="preserve"> For UE supporting dynamic channel access and network configuring dynamic channel occupancy.</w:t>
            </w:r>
          </w:p>
          <w:p w14:paraId="4842F482" w14:textId="77777777" w:rsidR="000A3A53" w:rsidRPr="000A3A53" w:rsidRDefault="000A3A53" w:rsidP="00F00717">
            <w:pPr>
              <w:pStyle w:val="TAN"/>
              <w:rPr>
                <w:highlight w:val="lightGray"/>
              </w:rPr>
            </w:pPr>
            <w:r w:rsidRPr="000A3A53">
              <w:rPr>
                <w:snapToGrid w:val="0"/>
                <w:highlight w:val="lightGray"/>
              </w:rPr>
              <w:t>NOTE</w:t>
            </w:r>
            <w:r w:rsidRPr="000A3A53">
              <w:rPr>
                <w:rFonts w:cs="Arial"/>
                <w:szCs w:val="18"/>
                <w:highlight w:val="lightGray"/>
              </w:rPr>
              <w:t xml:space="preserve"> 8:</w:t>
            </w:r>
            <w:r w:rsidRPr="000A3A53">
              <w:rPr>
                <w:szCs w:val="18"/>
                <w:highlight w:val="lightGray"/>
              </w:rPr>
              <w:tab/>
            </w:r>
            <w:r w:rsidRPr="000A3A53">
              <w:rPr>
                <w:rFonts w:cs="Arial"/>
                <w:szCs w:val="18"/>
                <w:highlight w:val="lightGray"/>
              </w:rPr>
              <w:t>For a UE supporting both semi-static and dynamic channel access, the UE can be tested under dynamic channel occupancy only.</w:t>
            </w:r>
          </w:p>
        </w:tc>
      </w:tr>
    </w:tbl>
    <w:p w14:paraId="77B1E366" w14:textId="77777777" w:rsidR="000A3A53" w:rsidRPr="000A3A53" w:rsidRDefault="000A3A53" w:rsidP="000A3A53">
      <w:pPr>
        <w:rPr>
          <w:highlight w:val="lightGray"/>
        </w:rPr>
      </w:pPr>
    </w:p>
    <w:p w14:paraId="7E6DB637" w14:textId="77777777" w:rsidR="000A3A53" w:rsidRPr="000A3A53" w:rsidRDefault="000A3A53" w:rsidP="000A3A53">
      <w:pPr>
        <w:pStyle w:val="TH"/>
        <w:rPr>
          <w:highlight w:val="lightGray"/>
        </w:rPr>
      </w:pPr>
      <w:r w:rsidRPr="000A3A53">
        <w:rPr>
          <w:highlight w:val="lightGray"/>
        </w:rPr>
        <w:lastRenderedPageBreak/>
        <w:t>Table A.11.5.3.1.1-4: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A3A53" w:rsidRPr="000A3A53" w14:paraId="15698C38" w14:textId="77777777" w:rsidTr="00F00717">
        <w:trPr>
          <w:trHeight w:val="417"/>
        </w:trPr>
        <w:tc>
          <w:tcPr>
            <w:tcW w:w="3019" w:type="dxa"/>
            <w:tcBorders>
              <w:bottom w:val="nil"/>
            </w:tcBorders>
            <w:shd w:val="clear" w:color="auto" w:fill="auto"/>
          </w:tcPr>
          <w:p w14:paraId="51F4470D" w14:textId="77777777" w:rsidR="000A3A53" w:rsidRPr="000A3A53" w:rsidRDefault="000A3A53" w:rsidP="00F00717">
            <w:pPr>
              <w:pStyle w:val="TAH"/>
              <w:rPr>
                <w:highlight w:val="lightGray"/>
              </w:rPr>
            </w:pPr>
            <w:r w:rsidRPr="000A3A53">
              <w:rPr>
                <w:highlight w:val="lightGray"/>
              </w:rPr>
              <w:t>Parameter</w:t>
            </w:r>
          </w:p>
        </w:tc>
        <w:tc>
          <w:tcPr>
            <w:tcW w:w="1147" w:type="dxa"/>
            <w:tcBorders>
              <w:bottom w:val="nil"/>
            </w:tcBorders>
            <w:shd w:val="clear" w:color="auto" w:fill="auto"/>
          </w:tcPr>
          <w:p w14:paraId="2356AD4B" w14:textId="77777777" w:rsidR="000A3A53" w:rsidRPr="000A3A53" w:rsidRDefault="000A3A53" w:rsidP="00F00717">
            <w:pPr>
              <w:pStyle w:val="TAH"/>
              <w:rPr>
                <w:highlight w:val="lightGray"/>
              </w:rPr>
            </w:pPr>
            <w:r w:rsidRPr="000A3A53">
              <w:rPr>
                <w:highlight w:val="lightGray"/>
              </w:rPr>
              <w:t>Unit</w:t>
            </w:r>
          </w:p>
        </w:tc>
        <w:tc>
          <w:tcPr>
            <w:tcW w:w="1396" w:type="dxa"/>
            <w:tcBorders>
              <w:bottom w:val="nil"/>
            </w:tcBorders>
            <w:shd w:val="clear" w:color="auto" w:fill="auto"/>
          </w:tcPr>
          <w:p w14:paraId="4F42DB7B" w14:textId="77777777" w:rsidR="000A3A53" w:rsidRPr="000A3A53" w:rsidRDefault="000A3A53" w:rsidP="00F00717">
            <w:pPr>
              <w:pStyle w:val="TAH"/>
              <w:rPr>
                <w:highlight w:val="lightGray"/>
              </w:rPr>
            </w:pPr>
            <w:r w:rsidRPr="000A3A53">
              <w:rPr>
                <w:highlight w:val="lightGray"/>
              </w:rPr>
              <w:t>Configuration</w:t>
            </w:r>
          </w:p>
        </w:tc>
        <w:tc>
          <w:tcPr>
            <w:tcW w:w="4077" w:type="dxa"/>
            <w:gridSpan w:val="2"/>
            <w:shd w:val="clear" w:color="auto" w:fill="auto"/>
          </w:tcPr>
          <w:p w14:paraId="52EAD13A" w14:textId="77777777" w:rsidR="000A3A53" w:rsidRPr="000A3A53" w:rsidRDefault="000A3A53" w:rsidP="00F00717">
            <w:pPr>
              <w:pStyle w:val="TAH"/>
              <w:rPr>
                <w:highlight w:val="lightGray"/>
              </w:rPr>
            </w:pPr>
            <w:r w:rsidRPr="000A3A53">
              <w:rPr>
                <w:highlight w:val="lightGray"/>
              </w:rPr>
              <w:t>Cell 2</w:t>
            </w:r>
          </w:p>
        </w:tc>
      </w:tr>
      <w:tr w:rsidR="000A3A53" w:rsidRPr="000A3A53" w14:paraId="379177DC" w14:textId="77777777" w:rsidTr="00F00717">
        <w:tc>
          <w:tcPr>
            <w:tcW w:w="3019" w:type="dxa"/>
            <w:tcBorders>
              <w:top w:val="nil"/>
            </w:tcBorders>
            <w:shd w:val="clear" w:color="auto" w:fill="auto"/>
          </w:tcPr>
          <w:p w14:paraId="0D34F446" w14:textId="77777777" w:rsidR="000A3A53" w:rsidRPr="000A3A53" w:rsidRDefault="000A3A53" w:rsidP="00F00717">
            <w:pPr>
              <w:keepLines/>
              <w:spacing w:after="0"/>
              <w:jc w:val="center"/>
              <w:rPr>
                <w:rFonts w:ascii="Arial" w:hAnsi="Arial"/>
                <w:b/>
                <w:sz w:val="18"/>
                <w:highlight w:val="lightGray"/>
              </w:rPr>
            </w:pPr>
          </w:p>
        </w:tc>
        <w:tc>
          <w:tcPr>
            <w:tcW w:w="1147" w:type="dxa"/>
            <w:tcBorders>
              <w:top w:val="nil"/>
            </w:tcBorders>
            <w:shd w:val="clear" w:color="auto" w:fill="auto"/>
          </w:tcPr>
          <w:p w14:paraId="438BD02F" w14:textId="77777777" w:rsidR="000A3A53" w:rsidRPr="000A3A53" w:rsidRDefault="000A3A53" w:rsidP="00F00717">
            <w:pPr>
              <w:keepLines/>
              <w:spacing w:after="0"/>
              <w:jc w:val="center"/>
              <w:rPr>
                <w:rFonts w:ascii="Arial" w:hAnsi="Arial"/>
                <w:b/>
                <w:sz w:val="18"/>
                <w:highlight w:val="lightGray"/>
              </w:rPr>
            </w:pPr>
          </w:p>
        </w:tc>
        <w:tc>
          <w:tcPr>
            <w:tcW w:w="1396" w:type="dxa"/>
            <w:tcBorders>
              <w:top w:val="nil"/>
            </w:tcBorders>
            <w:shd w:val="clear" w:color="auto" w:fill="auto"/>
          </w:tcPr>
          <w:p w14:paraId="65BE8219" w14:textId="77777777" w:rsidR="000A3A53" w:rsidRPr="000A3A53" w:rsidRDefault="000A3A53" w:rsidP="00F00717">
            <w:pPr>
              <w:keepLines/>
              <w:spacing w:after="0"/>
              <w:jc w:val="center"/>
              <w:rPr>
                <w:rFonts w:ascii="Arial" w:hAnsi="Arial"/>
                <w:b/>
                <w:sz w:val="18"/>
                <w:highlight w:val="lightGray"/>
              </w:rPr>
            </w:pPr>
          </w:p>
        </w:tc>
        <w:tc>
          <w:tcPr>
            <w:tcW w:w="2304" w:type="dxa"/>
            <w:shd w:val="clear" w:color="auto" w:fill="auto"/>
          </w:tcPr>
          <w:p w14:paraId="5891EFEB" w14:textId="77777777" w:rsidR="000A3A53" w:rsidRPr="000A3A53" w:rsidRDefault="000A3A53" w:rsidP="00F00717">
            <w:pPr>
              <w:keepLines/>
              <w:spacing w:after="0"/>
              <w:jc w:val="center"/>
              <w:rPr>
                <w:rFonts w:ascii="Arial" w:hAnsi="Arial"/>
                <w:b/>
                <w:sz w:val="18"/>
                <w:highlight w:val="lightGray"/>
              </w:rPr>
            </w:pPr>
            <w:r w:rsidRPr="000A3A53">
              <w:rPr>
                <w:rFonts w:ascii="Arial" w:hAnsi="Arial"/>
                <w:b/>
                <w:sz w:val="18"/>
                <w:highlight w:val="lightGray"/>
              </w:rPr>
              <w:t>T1</w:t>
            </w:r>
          </w:p>
        </w:tc>
        <w:tc>
          <w:tcPr>
            <w:tcW w:w="1773" w:type="dxa"/>
            <w:shd w:val="clear" w:color="auto" w:fill="auto"/>
          </w:tcPr>
          <w:p w14:paraId="71ADE75B" w14:textId="77777777" w:rsidR="000A3A53" w:rsidRPr="000A3A53" w:rsidRDefault="000A3A53" w:rsidP="00F00717">
            <w:pPr>
              <w:keepLines/>
              <w:spacing w:after="0"/>
              <w:jc w:val="center"/>
              <w:rPr>
                <w:rFonts w:ascii="Arial" w:hAnsi="Arial"/>
                <w:b/>
                <w:sz w:val="18"/>
                <w:highlight w:val="lightGray"/>
              </w:rPr>
            </w:pPr>
            <w:r w:rsidRPr="000A3A53">
              <w:rPr>
                <w:rFonts w:ascii="Arial" w:hAnsi="Arial"/>
                <w:b/>
                <w:sz w:val="18"/>
                <w:highlight w:val="lightGray"/>
              </w:rPr>
              <w:t>T2</w:t>
            </w:r>
          </w:p>
        </w:tc>
      </w:tr>
      <w:tr w:rsidR="000A3A53" w:rsidRPr="000A3A53" w14:paraId="58AFB801" w14:textId="77777777" w:rsidTr="00F00717">
        <w:tc>
          <w:tcPr>
            <w:tcW w:w="3019" w:type="dxa"/>
            <w:tcBorders>
              <w:bottom w:val="single" w:sz="4" w:space="0" w:color="auto"/>
            </w:tcBorders>
            <w:shd w:val="clear" w:color="auto" w:fill="auto"/>
          </w:tcPr>
          <w:p w14:paraId="62AFF8AE" w14:textId="77777777" w:rsidR="000A3A53" w:rsidRPr="000A3A53" w:rsidRDefault="000A3A53" w:rsidP="00F00717">
            <w:pPr>
              <w:pStyle w:val="TAL"/>
              <w:rPr>
                <w:highlight w:val="lightGray"/>
              </w:rPr>
            </w:pPr>
            <w:r w:rsidRPr="000A3A53">
              <w:rPr>
                <w:highlight w:val="lightGray"/>
              </w:rPr>
              <w:t>RF channel number</w:t>
            </w:r>
          </w:p>
        </w:tc>
        <w:tc>
          <w:tcPr>
            <w:tcW w:w="1147" w:type="dxa"/>
            <w:tcBorders>
              <w:bottom w:val="single" w:sz="4" w:space="0" w:color="auto"/>
            </w:tcBorders>
            <w:shd w:val="clear" w:color="auto" w:fill="auto"/>
          </w:tcPr>
          <w:p w14:paraId="13E4092D" w14:textId="77777777" w:rsidR="000A3A53" w:rsidRPr="000A3A53" w:rsidRDefault="000A3A53" w:rsidP="00F00717">
            <w:pPr>
              <w:pStyle w:val="TAC"/>
              <w:rPr>
                <w:highlight w:val="lightGray"/>
              </w:rPr>
            </w:pPr>
          </w:p>
        </w:tc>
        <w:tc>
          <w:tcPr>
            <w:tcW w:w="1396" w:type="dxa"/>
          </w:tcPr>
          <w:p w14:paraId="2E40AE48" w14:textId="77777777" w:rsidR="000A3A53" w:rsidRPr="000A3A53" w:rsidRDefault="000A3A53" w:rsidP="00F00717">
            <w:pPr>
              <w:pStyle w:val="TAC"/>
              <w:rPr>
                <w:highlight w:val="lightGray"/>
              </w:rPr>
            </w:pPr>
            <w:r w:rsidRPr="000A3A53">
              <w:rPr>
                <w:highlight w:val="lightGray"/>
              </w:rPr>
              <w:t>1,2</w:t>
            </w:r>
          </w:p>
        </w:tc>
        <w:tc>
          <w:tcPr>
            <w:tcW w:w="4077" w:type="dxa"/>
            <w:gridSpan w:val="2"/>
            <w:shd w:val="clear" w:color="auto" w:fill="auto"/>
          </w:tcPr>
          <w:p w14:paraId="026ADD12" w14:textId="77777777" w:rsidR="000A3A53" w:rsidRPr="000A3A53" w:rsidRDefault="000A3A53" w:rsidP="00F00717">
            <w:pPr>
              <w:pStyle w:val="TAC"/>
              <w:rPr>
                <w:highlight w:val="lightGray"/>
              </w:rPr>
            </w:pPr>
            <w:r w:rsidRPr="000A3A53">
              <w:rPr>
                <w:highlight w:val="lightGray"/>
              </w:rPr>
              <w:t>1</w:t>
            </w:r>
          </w:p>
        </w:tc>
      </w:tr>
      <w:tr w:rsidR="000A3A53" w:rsidRPr="000A3A53" w14:paraId="59B376BB" w14:textId="77777777" w:rsidTr="00F00717">
        <w:trPr>
          <w:trHeight w:val="56"/>
        </w:trPr>
        <w:tc>
          <w:tcPr>
            <w:tcW w:w="3019" w:type="dxa"/>
            <w:tcBorders>
              <w:bottom w:val="nil"/>
            </w:tcBorders>
            <w:shd w:val="clear" w:color="auto" w:fill="auto"/>
          </w:tcPr>
          <w:p w14:paraId="6832EE9B" w14:textId="77777777" w:rsidR="000A3A53" w:rsidRPr="000A3A53" w:rsidRDefault="000A3A53" w:rsidP="00F00717">
            <w:pPr>
              <w:pStyle w:val="TAL"/>
              <w:rPr>
                <w:highlight w:val="lightGray"/>
              </w:rPr>
            </w:pPr>
            <w:r w:rsidRPr="000A3A53">
              <w:rPr>
                <w:highlight w:val="lightGray"/>
              </w:rPr>
              <w:t>Duplex mode</w:t>
            </w:r>
          </w:p>
        </w:tc>
        <w:tc>
          <w:tcPr>
            <w:tcW w:w="1147" w:type="dxa"/>
            <w:tcBorders>
              <w:bottom w:val="nil"/>
            </w:tcBorders>
            <w:shd w:val="clear" w:color="auto" w:fill="auto"/>
          </w:tcPr>
          <w:p w14:paraId="04F8A4E7" w14:textId="77777777" w:rsidR="000A3A53" w:rsidRPr="000A3A53" w:rsidRDefault="000A3A53" w:rsidP="00F00717">
            <w:pPr>
              <w:pStyle w:val="TAC"/>
              <w:rPr>
                <w:highlight w:val="lightGray"/>
              </w:rPr>
            </w:pPr>
          </w:p>
        </w:tc>
        <w:tc>
          <w:tcPr>
            <w:tcW w:w="1396" w:type="dxa"/>
          </w:tcPr>
          <w:p w14:paraId="51DAD74E" w14:textId="77777777" w:rsidR="000A3A53" w:rsidRPr="000A3A53" w:rsidRDefault="000A3A53" w:rsidP="00F00717">
            <w:pPr>
              <w:pStyle w:val="TAC"/>
              <w:rPr>
                <w:highlight w:val="lightGray"/>
              </w:rPr>
            </w:pPr>
            <w:r w:rsidRPr="000A3A53">
              <w:rPr>
                <w:highlight w:val="lightGray"/>
              </w:rPr>
              <w:t>1</w:t>
            </w:r>
          </w:p>
        </w:tc>
        <w:tc>
          <w:tcPr>
            <w:tcW w:w="4077" w:type="dxa"/>
            <w:gridSpan w:val="2"/>
            <w:shd w:val="clear" w:color="auto" w:fill="auto"/>
          </w:tcPr>
          <w:p w14:paraId="5382BDAD" w14:textId="77777777" w:rsidR="000A3A53" w:rsidRPr="000A3A53" w:rsidRDefault="000A3A53" w:rsidP="00F00717">
            <w:pPr>
              <w:pStyle w:val="TAC"/>
              <w:rPr>
                <w:highlight w:val="lightGray"/>
              </w:rPr>
            </w:pPr>
            <w:r w:rsidRPr="000A3A53">
              <w:rPr>
                <w:highlight w:val="lightGray"/>
              </w:rPr>
              <w:t>FDD</w:t>
            </w:r>
          </w:p>
        </w:tc>
      </w:tr>
      <w:tr w:rsidR="000A3A53" w:rsidRPr="000A3A53" w14:paraId="5DB1EBE3" w14:textId="77777777" w:rsidTr="00F00717">
        <w:trPr>
          <w:trHeight w:val="56"/>
        </w:trPr>
        <w:tc>
          <w:tcPr>
            <w:tcW w:w="3019" w:type="dxa"/>
            <w:tcBorders>
              <w:top w:val="nil"/>
            </w:tcBorders>
            <w:shd w:val="clear" w:color="auto" w:fill="auto"/>
          </w:tcPr>
          <w:p w14:paraId="54DEB874" w14:textId="77777777" w:rsidR="000A3A53" w:rsidRPr="000A3A53" w:rsidRDefault="000A3A53" w:rsidP="00F00717">
            <w:pPr>
              <w:pStyle w:val="TAL"/>
              <w:rPr>
                <w:highlight w:val="lightGray"/>
              </w:rPr>
            </w:pPr>
          </w:p>
        </w:tc>
        <w:tc>
          <w:tcPr>
            <w:tcW w:w="1147" w:type="dxa"/>
            <w:tcBorders>
              <w:top w:val="nil"/>
            </w:tcBorders>
            <w:shd w:val="clear" w:color="auto" w:fill="auto"/>
          </w:tcPr>
          <w:p w14:paraId="7F570FC8" w14:textId="77777777" w:rsidR="000A3A53" w:rsidRPr="000A3A53" w:rsidRDefault="000A3A53" w:rsidP="00F00717">
            <w:pPr>
              <w:pStyle w:val="TAC"/>
              <w:rPr>
                <w:highlight w:val="lightGray"/>
              </w:rPr>
            </w:pPr>
          </w:p>
        </w:tc>
        <w:tc>
          <w:tcPr>
            <w:tcW w:w="1396" w:type="dxa"/>
          </w:tcPr>
          <w:p w14:paraId="4A055D19" w14:textId="77777777" w:rsidR="000A3A53" w:rsidRPr="000A3A53" w:rsidRDefault="000A3A53" w:rsidP="00F00717">
            <w:pPr>
              <w:pStyle w:val="TAC"/>
              <w:rPr>
                <w:highlight w:val="lightGray"/>
              </w:rPr>
            </w:pPr>
            <w:r w:rsidRPr="000A3A53">
              <w:rPr>
                <w:highlight w:val="lightGray"/>
              </w:rPr>
              <w:t>2</w:t>
            </w:r>
          </w:p>
        </w:tc>
        <w:tc>
          <w:tcPr>
            <w:tcW w:w="4077" w:type="dxa"/>
            <w:gridSpan w:val="2"/>
            <w:shd w:val="clear" w:color="auto" w:fill="auto"/>
          </w:tcPr>
          <w:p w14:paraId="4AD16238" w14:textId="77777777" w:rsidR="000A3A53" w:rsidRPr="000A3A53" w:rsidRDefault="000A3A53" w:rsidP="00F00717">
            <w:pPr>
              <w:pStyle w:val="TAC"/>
              <w:rPr>
                <w:highlight w:val="lightGray"/>
              </w:rPr>
            </w:pPr>
            <w:r w:rsidRPr="000A3A53">
              <w:rPr>
                <w:highlight w:val="lightGray"/>
              </w:rPr>
              <w:t>TDD</w:t>
            </w:r>
          </w:p>
        </w:tc>
      </w:tr>
      <w:tr w:rsidR="000A3A53" w:rsidRPr="000A3A53" w14:paraId="75C458E8" w14:textId="77777777" w:rsidTr="00F00717">
        <w:tc>
          <w:tcPr>
            <w:tcW w:w="3019" w:type="dxa"/>
            <w:shd w:val="clear" w:color="auto" w:fill="auto"/>
          </w:tcPr>
          <w:p w14:paraId="0DB352BD" w14:textId="77777777" w:rsidR="000A3A53" w:rsidRPr="000A3A53" w:rsidRDefault="000A3A53" w:rsidP="00F00717">
            <w:pPr>
              <w:pStyle w:val="TAL"/>
              <w:rPr>
                <w:highlight w:val="lightGray"/>
              </w:rPr>
            </w:pPr>
            <w:r w:rsidRPr="000A3A53">
              <w:rPr>
                <w:highlight w:val="lightGray"/>
              </w:rPr>
              <w:t>TDD special subframe configuration</w:t>
            </w:r>
            <w:r w:rsidRPr="000A3A53">
              <w:rPr>
                <w:highlight w:val="lightGray"/>
                <w:vertAlign w:val="superscript"/>
              </w:rPr>
              <w:t>Note1</w:t>
            </w:r>
          </w:p>
        </w:tc>
        <w:tc>
          <w:tcPr>
            <w:tcW w:w="1147" w:type="dxa"/>
            <w:shd w:val="clear" w:color="auto" w:fill="auto"/>
          </w:tcPr>
          <w:p w14:paraId="3379C606" w14:textId="77777777" w:rsidR="000A3A53" w:rsidRPr="000A3A53" w:rsidRDefault="000A3A53" w:rsidP="00F00717">
            <w:pPr>
              <w:pStyle w:val="TAC"/>
              <w:rPr>
                <w:highlight w:val="lightGray"/>
              </w:rPr>
            </w:pPr>
          </w:p>
        </w:tc>
        <w:tc>
          <w:tcPr>
            <w:tcW w:w="1396" w:type="dxa"/>
          </w:tcPr>
          <w:p w14:paraId="61AE91D8" w14:textId="77777777" w:rsidR="000A3A53" w:rsidRPr="000A3A53" w:rsidRDefault="000A3A53" w:rsidP="00F00717">
            <w:pPr>
              <w:pStyle w:val="TAC"/>
              <w:rPr>
                <w:highlight w:val="lightGray"/>
              </w:rPr>
            </w:pPr>
            <w:r w:rsidRPr="000A3A53">
              <w:rPr>
                <w:highlight w:val="lightGray"/>
              </w:rPr>
              <w:t>2</w:t>
            </w:r>
          </w:p>
        </w:tc>
        <w:tc>
          <w:tcPr>
            <w:tcW w:w="4077" w:type="dxa"/>
            <w:gridSpan w:val="2"/>
            <w:shd w:val="clear" w:color="auto" w:fill="auto"/>
          </w:tcPr>
          <w:p w14:paraId="011DF81E" w14:textId="77777777" w:rsidR="000A3A53" w:rsidRPr="000A3A53" w:rsidRDefault="000A3A53" w:rsidP="00F00717">
            <w:pPr>
              <w:pStyle w:val="TAC"/>
              <w:rPr>
                <w:highlight w:val="lightGray"/>
              </w:rPr>
            </w:pPr>
            <w:r w:rsidRPr="000A3A53">
              <w:rPr>
                <w:highlight w:val="lightGray"/>
              </w:rPr>
              <w:t>6</w:t>
            </w:r>
          </w:p>
        </w:tc>
      </w:tr>
      <w:tr w:rsidR="000A3A53" w:rsidRPr="000A3A53" w14:paraId="515A42F4" w14:textId="77777777" w:rsidTr="00F00717">
        <w:tc>
          <w:tcPr>
            <w:tcW w:w="3019" w:type="dxa"/>
            <w:shd w:val="clear" w:color="auto" w:fill="auto"/>
          </w:tcPr>
          <w:p w14:paraId="0893BD76" w14:textId="77777777" w:rsidR="000A3A53" w:rsidRPr="000A3A53" w:rsidRDefault="000A3A53" w:rsidP="00F00717">
            <w:pPr>
              <w:pStyle w:val="TAL"/>
              <w:rPr>
                <w:highlight w:val="lightGray"/>
              </w:rPr>
            </w:pPr>
            <w:r w:rsidRPr="000A3A53">
              <w:rPr>
                <w:highlight w:val="lightGray"/>
              </w:rPr>
              <w:t>TDD uplink-downlink configuration</w:t>
            </w:r>
            <w:r w:rsidRPr="000A3A53">
              <w:rPr>
                <w:highlight w:val="lightGray"/>
                <w:vertAlign w:val="superscript"/>
              </w:rPr>
              <w:t>Note1</w:t>
            </w:r>
          </w:p>
        </w:tc>
        <w:tc>
          <w:tcPr>
            <w:tcW w:w="1147" w:type="dxa"/>
            <w:shd w:val="clear" w:color="auto" w:fill="auto"/>
          </w:tcPr>
          <w:p w14:paraId="26D81C94" w14:textId="77777777" w:rsidR="000A3A53" w:rsidRPr="000A3A53" w:rsidRDefault="000A3A53" w:rsidP="00F00717">
            <w:pPr>
              <w:pStyle w:val="TAC"/>
              <w:rPr>
                <w:highlight w:val="lightGray"/>
              </w:rPr>
            </w:pPr>
          </w:p>
        </w:tc>
        <w:tc>
          <w:tcPr>
            <w:tcW w:w="1396" w:type="dxa"/>
          </w:tcPr>
          <w:p w14:paraId="4BCD22E5" w14:textId="77777777" w:rsidR="000A3A53" w:rsidRPr="000A3A53" w:rsidRDefault="000A3A53" w:rsidP="00F00717">
            <w:pPr>
              <w:pStyle w:val="TAC"/>
              <w:rPr>
                <w:highlight w:val="lightGray"/>
              </w:rPr>
            </w:pPr>
            <w:r w:rsidRPr="000A3A53">
              <w:rPr>
                <w:highlight w:val="lightGray"/>
              </w:rPr>
              <w:t>2</w:t>
            </w:r>
          </w:p>
        </w:tc>
        <w:tc>
          <w:tcPr>
            <w:tcW w:w="4077" w:type="dxa"/>
            <w:gridSpan w:val="2"/>
            <w:shd w:val="clear" w:color="auto" w:fill="auto"/>
          </w:tcPr>
          <w:p w14:paraId="17C08FD3" w14:textId="77777777" w:rsidR="000A3A53" w:rsidRPr="000A3A53" w:rsidRDefault="000A3A53" w:rsidP="00F00717">
            <w:pPr>
              <w:pStyle w:val="TAC"/>
              <w:rPr>
                <w:highlight w:val="lightGray"/>
              </w:rPr>
            </w:pPr>
            <w:r w:rsidRPr="000A3A53">
              <w:rPr>
                <w:highlight w:val="lightGray"/>
              </w:rPr>
              <w:t>1</w:t>
            </w:r>
          </w:p>
        </w:tc>
      </w:tr>
      <w:tr w:rsidR="000A3A53" w:rsidRPr="000A3A53" w14:paraId="3A667158" w14:textId="77777777" w:rsidTr="00F00717">
        <w:tc>
          <w:tcPr>
            <w:tcW w:w="3019" w:type="dxa"/>
            <w:tcBorders>
              <w:bottom w:val="single" w:sz="4" w:space="0" w:color="auto"/>
            </w:tcBorders>
            <w:shd w:val="clear" w:color="auto" w:fill="auto"/>
          </w:tcPr>
          <w:p w14:paraId="0EC7786A" w14:textId="77777777" w:rsidR="000A3A53" w:rsidRPr="000A3A53" w:rsidRDefault="000A3A53" w:rsidP="00F00717">
            <w:pPr>
              <w:pStyle w:val="TAL"/>
              <w:rPr>
                <w:highlight w:val="lightGray"/>
              </w:rPr>
            </w:pPr>
            <w:r w:rsidRPr="000A3A53">
              <w:rPr>
                <w:highlight w:val="lightGray"/>
              </w:rPr>
              <w:t>BW</w:t>
            </w:r>
            <w:r w:rsidRPr="000A3A53">
              <w:rPr>
                <w:highlight w:val="lightGray"/>
                <w:vertAlign w:val="subscript"/>
              </w:rPr>
              <w:t>channel</w:t>
            </w:r>
          </w:p>
        </w:tc>
        <w:tc>
          <w:tcPr>
            <w:tcW w:w="1147" w:type="dxa"/>
            <w:tcBorders>
              <w:bottom w:val="single" w:sz="4" w:space="0" w:color="auto"/>
            </w:tcBorders>
            <w:shd w:val="clear" w:color="auto" w:fill="auto"/>
          </w:tcPr>
          <w:p w14:paraId="156331F5" w14:textId="77777777" w:rsidR="000A3A53" w:rsidRPr="000A3A53" w:rsidRDefault="000A3A53" w:rsidP="00F00717">
            <w:pPr>
              <w:pStyle w:val="TAC"/>
              <w:rPr>
                <w:highlight w:val="lightGray"/>
              </w:rPr>
            </w:pPr>
            <w:r w:rsidRPr="000A3A53">
              <w:rPr>
                <w:highlight w:val="lightGray"/>
              </w:rPr>
              <w:t>MHz</w:t>
            </w:r>
          </w:p>
        </w:tc>
        <w:tc>
          <w:tcPr>
            <w:tcW w:w="1396" w:type="dxa"/>
          </w:tcPr>
          <w:p w14:paraId="1980475E" w14:textId="77777777" w:rsidR="000A3A53" w:rsidRPr="000A3A53" w:rsidRDefault="000A3A53" w:rsidP="00F00717">
            <w:pPr>
              <w:pStyle w:val="TAC"/>
              <w:rPr>
                <w:highlight w:val="lightGray"/>
              </w:rPr>
            </w:pPr>
            <w:r w:rsidRPr="000A3A53">
              <w:rPr>
                <w:highlight w:val="lightGray"/>
              </w:rPr>
              <w:t>1,2</w:t>
            </w:r>
          </w:p>
        </w:tc>
        <w:tc>
          <w:tcPr>
            <w:tcW w:w="4077" w:type="dxa"/>
            <w:gridSpan w:val="2"/>
            <w:shd w:val="clear" w:color="auto" w:fill="auto"/>
          </w:tcPr>
          <w:p w14:paraId="693E9FF0" w14:textId="77777777" w:rsidR="000A3A53" w:rsidRPr="000A3A53" w:rsidRDefault="000A3A53" w:rsidP="00F00717">
            <w:pPr>
              <w:pStyle w:val="TAC"/>
              <w:rPr>
                <w:highlight w:val="lightGray"/>
              </w:rPr>
            </w:pPr>
            <w:r w:rsidRPr="000A3A53">
              <w:rPr>
                <w:highlight w:val="lightGray"/>
              </w:rPr>
              <w:t>5 MHz: N</w:t>
            </w:r>
            <w:r w:rsidRPr="000A3A53">
              <w:rPr>
                <w:highlight w:val="lightGray"/>
                <w:vertAlign w:val="subscript"/>
              </w:rPr>
              <w:t>RB,c</w:t>
            </w:r>
            <w:r w:rsidRPr="000A3A53">
              <w:rPr>
                <w:highlight w:val="lightGray"/>
              </w:rPr>
              <w:t xml:space="preserve"> = 25</w:t>
            </w:r>
          </w:p>
          <w:p w14:paraId="228A9C45" w14:textId="77777777" w:rsidR="000A3A53" w:rsidRPr="000A3A53" w:rsidRDefault="000A3A53" w:rsidP="00F00717">
            <w:pPr>
              <w:pStyle w:val="TAC"/>
              <w:rPr>
                <w:highlight w:val="lightGray"/>
              </w:rPr>
            </w:pPr>
            <w:r w:rsidRPr="000A3A53">
              <w:rPr>
                <w:highlight w:val="lightGray"/>
              </w:rPr>
              <w:t>10 MHz: N</w:t>
            </w:r>
            <w:r w:rsidRPr="000A3A53">
              <w:rPr>
                <w:highlight w:val="lightGray"/>
                <w:vertAlign w:val="subscript"/>
              </w:rPr>
              <w:t>RB,c</w:t>
            </w:r>
            <w:r w:rsidRPr="000A3A53">
              <w:rPr>
                <w:highlight w:val="lightGray"/>
              </w:rPr>
              <w:t xml:space="preserve"> = 50</w:t>
            </w:r>
          </w:p>
          <w:p w14:paraId="3A99D3FD" w14:textId="77777777" w:rsidR="000A3A53" w:rsidRPr="000A3A53" w:rsidRDefault="000A3A53" w:rsidP="00F00717">
            <w:pPr>
              <w:pStyle w:val="TAC"/>
              <w:rPr>
                <w:highlight w:val="lightGray"/>
              </w:rPr>
            </w:pPr>
            <w:r w:rsidRPr="000A3A53">
              <w:rPr>
                <w:highlight w:val="lightGray"/>
              </w:rPr>
              <w:t>20 MHz: N</w:t>
            </w:r>
            <w:r w:rsidRPr="000A3A53">
              <w:rPr>
                <w:highlight w:val="lightGray"/>
                <w:vertAlign w:val="subscript"/>
              </w:rPr>
              <w:t>RB,c</w:t>
            </w:r>
            <w:r w:rsidRPr="000A3A53">
              <w:rPr>
                <w:highlight w:val="lightGray"/>
              </w:rPr>
              <w:t xml:space="preserve"> = 100</w:t>
            </w:r>
          </w:p>
        </w:tc>
      </w:tr>
      <w:tr w:rsidR="000A3A53" w:rsidRPr="000A3A53" w14:paraId="52A75DAE" w14:textId="77777777" w:rsidTr="00F00717">
        <w:trPr>
          <w:trHeight w:val="346"/>
        </w:trPr>
        <w:tc>
          <w:tcPr>
            <w:tcW w:w="3019" w:type="dxa"/>
            <w:tcBorders>
              <w:top w:val="single" w:sz="4" w:space="0" w:color="auto"/>
              <w:left w:val="single" w:sz="4" w:space="0" w:color="auto"/>
              <w:bottom w:val="nil"/>
              <w:right w:val="single" w:sz="4" w:space="0" w:color="auto"/>
            </w:tcBorders>
            <w:shd w:val="clear" w:color="auto" w:fill="auto"/>
          </w:tcPr>
          <w:p w14:paraId="07170E0C" w14:textId="77777777" w:rsidR="000A3A53" w:rsidRPr="000A3A53" w:rsidRDefault="000A3A53" w:rsidP="00F00717">
            <w:pPr>
              <w:pStyle w:val="TAL"/>
              <w:rPr>
                <w:highlight w:val="lightGray"/>
              </w:rPr>
            </w:pPr>
            <w:r w:rsidRPr="000A3A53">
              <w:rPr>
                <w:highlight w:val="lightGray"/>
              </w:rPr>
              <w:t>PDSCH parameters:</w:t>
            </w:r>
          </w:p>
          <w:p w14:paraId="1A828401" w14:textId="77777777" w:rsidR="000A3A53" w:rsidRPr="000A3A53" w:rsidRDefault="000A3A53" w:rsidP="00F00717">
            <w:pPr>
              <w:pStyle w:val="TAL"/>
              <w:rPr>
                <w:highlight w:val="lightGray"/>
              </w:rPr>
            </w:pPr>
            <w:r w:rsidRPr="000A3A53">
              <w:rPr>
                <w:highlight w:val="lightGray"/>
              </w:rPr>
              <w:t>DL Reference Measurement Channel</w:t>
            </w:r>
            <w:r w:rsidRPr="000A3A53">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C0EE332"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22EBDEC" w14:textId="77777777" w:rsidR="000A3A53" w:rsidRPr="000A3A53" w:rsidRDefault="000A3A53" w:rsidP="00F00717">
            <w:pPr>
              <w:pStyle w:val="TAC"/>
              <w:rPr>
                <w:highlight w:val="lightGray"/>
              </w:rPr>
            </w:pPr>
            <w:r w:rsidRPr="000A3A53">
              <w:rPr>
                <w:highlight w:val="lightGray"/>
              </w:rPr>
              <w:t>1</w:t>
            </w:r>
          </w:p>
        </w:tc>
        <w:tc>
          <w:tcPr>
            <w:tcW w:w="4077" w:type="dxa"/>
            <w:gridSpan w:val="2"/>
            <w:tcBorders>
              <w:top w:val="single" w:sz="4" w:space="0" w:color="auto"/>
              <w:left w:val="single" w:sz="4" w:space="0" w:color="auto"/>
              <w:right w:val="single" w:sz="4" w:space="0" w:color="auto"/>
            </w:tcBorders>
          </w:tcPr>
          <w:p w14:paraId="5638C885" w14:textId="77777777" w:rsidR="000A3A53" w:rsidRPr="000A3A53" w:rsidRDefault="000A3A53" w:rsidP="00F00717">
            <w:pPr>
              <w:pStyle w:val="TAC"/>
              <w:rPr>
                <w:highlight w:val="lightGray"/>
              </w:rPr>
            </w:pPr>
            <w:r w:rsidRPr="000A3A53">
              <w:rPr>
                <w:highlight w:val="lightGray"/>
              </w:rPr>
              <w:t>5 MHz: R.7 FDD</w:t>
            </w:r>
          </w:p>
          <w:p w14:paraId="5B718297" w14:textId="77777777" w:rsidR="000A3A53" w:rsidRPr="000A3A53" w:rsidRDefault="000A3A53" w:rsidP="00F00717">
            <w:pPr>
              <w:pStyle w:val="TAC"/>
              <w:rPr>
                <w:highlight w:val="lightGray"/>
              </w:rPr>
            </w:pPr>
            <w:r w:rsidRPr="000A3A53">
              <w:rPr>
                <w:highlight w:val="lightGray"/>
              </w:rPr>
              <w:t>10 MHz: R.3 FDD</w:t>
            </w:r>
          </w:p>
          <w:p w14:paraId="2CABB765" w14:textId="77777777" w:rsidR="000A3A53" w:rsidRPr="000A3A53" w:rsidRDefault="000A3A53" w:rsidP="00F00717">
            <w:pPr>
              <w:pStyle w:val="TAC"/>
              <w:rPr>
                <w:highlight w:val="lightGray"/>
              </w:rPr>
            </w:pPr>
            <w:r w:rsidRPr="000A3A53">
              <w:rPr>
                <w:highlight w:val="lightGray"/>
              </w:rPr>
              <w:t>20 MHz: R.6 FDD</w:t>
            </w:r>
          </w:p>
        </w:tc>
      </w:tr>
      <w:tr w:rsidR="000A3A53" w:rsidRPr="000A3A53" w14:paraId="33700018" w14:textId="77777777" w:rsidTr="00F00717">
        <w:trPr>
          <w:trHeight w:val="346"/>
        </w:trPr>
        <w:tc>
          <w:tcPr>
            <w:tcW w:w="3019" w:type="dxa"/>
            <w:tcBorders>
              <w:top w:val="nil"/>
              <w:left w:val="single" w:sz="4" w:space="0" w:color="auto"/>
              <w:bottom w:val="single" w:sz="4" w:space="0" w:color="auto"/>
              <w:right w:val="single" w:sz="4" w:space="0" w:color="auto"/>
            </w:tcBorders>
            <w:shd w:val="clear" w:color="auto" w:fill="auto"/>
          </w:tcPr>
          <w:p w14:paraId="79C1BAB1" w14:textId="77777777" w:rsidR="000A3A53" w:rsidRPr="000A3A53" w:rsidRDefault="000A3A53" w:rsidP="00F00717">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18241A61"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3C14BB4D" w14:textId="77777777" w:rsidR="000A3A53" w:rsidRPr="000A3A53" w:rsidRDefault="000A3A53" w:rsidP="00F00717">
            <w:pPr>
              <w:pStyle w:val="TAC"/>
              <w:rPr>
                <w:highlight w:val="lightGray"/>
              </w:rPr>
            </w:pPr>
            <w:r w:rsidRPr="000A3A53">
              <w:rPr>
                <w:highlight w:val="lightGray"/>
              </w:rPr>
              <w:t>2</w:t>
            </w:r>
          </w:p>
        </w:tc>
        <w:tc>
          <w:tcPr>
            <w:tcW w:w="4077" w:type="dxa"/>
            <w:gridSpan w:val="2"/>
            <w:tcBorders>
              <w:left w:val="single" w:sz="4" w:space="0" w:color="auto"/>
              <w:bottom w:val="single" w:sz="4" w:space="0" w:color="auto"/>
              <w:right w:val="single" w:sz="4" w:space="0" w:color="auto"/>
            </w:tcBorders>
          </w:tcPr>
          <w:p w14:paraId="02625E6E" w14:textId="77777777" w:rsidR="000A3A53" w:rsidRPr="000A3A53" w:rsidRDefault="000A3A53" w:rsidP="00F00717">
            <w:pPr>
              <w:pStyle w:val="TAC"/>
              <w:rPr>
                <w:highlight w:val="lightGray"/>
              </w:rPr>
            </w:pPr>
            <w:r w:rsidRPr="000A3A53">
              <w:rPr>
                <w:highlight w:val="lightGray"/>
              </w:rPr>
              <w:t>5 MHz: R.4 TDD</w:t>
            </w:r>
          </w:p>
          <w:p w14:paraId="12CD5331" w14:textId="77777777" w:rsidR="000A3A53" w:rsidRPr="000A3A53" w:rsidRDefault="000A3A53" w:rsidP="00F00717">
            <w:pPr>
              <w:pStyle w:val="TAC"/>
              <w:rPr>
                <w:highlight w:val="lightGray"/>
              </w:rPr>
            </w:pPr>
            <w:r w:rsidRPr="000A3A53">
              <w:rPr>
                <w:highlight w:val="lightGray"/>
              </w:rPr>
              <w:t>10 MHz: R.0 TDD</w:t>
            </w:r>
          </w:p>
          <w:p w14:paraId="69FD3F3D" w14:textId="77777777" w:rsidR="000A3A53" w:rsidRPr="000A3A53" w:rsidRDefault="000A3A53" w:rsidP="00F00717">
            <w:pPr>
              <w:pStyle w:val="TAC"/>
              <w:rPr>
                <w:highlight w:val="lightGray"/>
              </w:rPr>
            </w:pPr>
            <w:r w:rsidRPr="000A3A53">
              <w:rPr>
                <w:highlight w:val="lightGray"/>
              </w:rPr>
              <w:t>20 MHz: R.3 TDD</w:t>
            </w:r>
          </w:p>
        </w:tc>
      </w:tr>
      <w:tr w:rsidR="000A3A53" w:rsidRPr="000A3A53" w14:paraId="6D362EEB" w14:textId="77777777" w:rsidTr="00F00717">
        <w:trPr>
          <w:trHeight w:val="346"/>
        </w:trPr>
        <w:tc>
          <w:tcPr>
            <w:tcW w:w="3019" w:type="dxa"/>
            <w:tcBorders>
              <w:top w:val="single" w:sz="4" w:space="0" w:color="auto"/>
              <w:left w:val="single" w:sz="4" w:space="0" w:color="auto"/>
              <w:bottom w:val="nil"/>
              <w:right w:val="single" w:sz="4" w:space="0" w:color="auto"/>
            </w:tcBorders>
            <w:shd w:val="clear" w:color="auto" w:fill="auto"/>
          </w:tcPr>
          <w:p w14:paraId="6AC07900" w14:textId="77777777" w:rsidR="000A3A53" w:rsidRPr="000A3A53" w:rsidRDefault="000A3A53" w:rsidP="00F00717">
            <w:pPr>
              <w:pStyle w:val="TAL"/>
              <w:rPr>
                <w:highlight w:val="lightGray"/>
              </w:rPr>
            </w:pPr>
            <w:r w:rsidRPr="000A3A53">
              <w:rPr>
                <w:highlight w:val="lightGray"/>
              </w:rPr>
              <w:t>PCFICH/PDCCH/PHICH parameters:</w:t>
            </w:r>
          </w:p>
          <w:p w14:paraId="74EEDE7F" w14:textId="77777777" w:rsidR="000A3A53" w:rsidRPr="000A3A53" w:rsidRDefault="000A3A53" w:rsidP="00F00717">
            <w:pPr>
              <w:pStyle w:val="TAL"/>
              <w:rPr>
                <w:highlight w:val="lightGray"/>
              </w:rPr>
            </w:pPr>
            <w:r w:rsidRPr="000A3A53">
              <w:rPr>
                <w:highlight w:val="lightGray"/>
              </w:rPr>
              <w:t>DL Reference Measurement Channel</w:t>
            </w:r>
            <w:r w:rsidRPr="000A3A53">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DAA4C0"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0EF21E9" w14:textId="77777777" w:rsidR="000A3A53" w:rsidRPr="000A3A53" w:rsidRDefault="000A3A53" w:rsidP="00F00717">
            <w:pPr>
              <w:pStyle w:val="TAC"/>
              <w:rPr>
                <w:highlight w:val="lightGray"/>
              </w:rPr>
            </w:pPr>
            <w:r w:rsidRPr="000A3A53">
              <w:rPr>
                <w:highlight w:val="lightGray"/>
              </w:rPr>
              <w:t>1</w:t>
            </w:r>
          </w:p>
        </w:tc>
        <w:tc>
          <w:tcPr>
            <w:tcW w:w="4077" w:type="dxa"/>
            <w:gridSpan w:val="2"/>
            <w:tcBorders>
              <w:top w:val="single" w:sz="4" w:space="0" w:color="auto"/>
              <w:left w:val="single" w:sz="4" w:space="0" w:color="auto"/>
              <w:right w:val="single" w:sz="4" w:space="0" w:color="auto"/>
            </w:tcBorders>
          </w:tcPr>
          <w:p w14:paraId="70F4980C" w14:textId="77777777" w:rsidR="000A3A53" w:rsidRPr="000A3A53" w:rsidRDefault="000A3A53" w:rsidP="00F00717">
            <w:pPr>
              <w:pStyle w:val="TAC"/>
              <w:rPr>
                <w:highlight w:val="lightGray"/>
              </w:rPr>
            </w:pPr>
            <w:r w:rsidRPr="000A3A53">
              <w:rPr>
                <w:highlight w:val="lightGray"/>
              </w:rPr>
              <w:t>5 MHz: R.11 FDD</w:t>
            </w:r>
          </w:p>
          <w:p w14:paraId="7279EB3C" w14:textId="77777777" w:rsidR="000A3A53" w:rsidRPr="000A3A53" w:rsidRDefault="000A3A53" w:rsidP="00F00717">
            <w:pPr>
              <w:pStyle w:val="TAC"/>
              <w:rPr>
                <w:highlight w:val="lightGray"/>
              </w:rPr>
            </w:pPr>
            <w:r w:rsidRPr="000A3A53">
              <w:rPr>
                <w:highlight w:val="lightGray"/>
              </w:rPr>
              <w:t>10 MHz: R.6 FDD</w:t>
            </w:r>
          </w:p>
          <w:p w14:paraId="4A42514F" w14:textId="77777777" w:rsidR="000A3A53" w:rsidRPr="000A3A53" w:rsidRDefault="000A3A53" w:rsidP="00F00717">
            <w:pPr>
              <w:pStyle w:val="TAC"/>
              <w:rPr>
                <w:highlight w:val="lightGray"/>
              </w:rPr>
            </w:pPr>
            <w:r w:rsidRPr="000A3A53">
              <w:rPr>
                <w:highlight w:val="lightGray"/>
              </w:rPr>
              <w:t>20 MHz: R.10 FDD</w:t>
            </w:r>
          </w:p>
        </w:tc>
      </w:tr>
      <w:tr w:rsidR="000A3A53" w:rsidRPr="000A3A53" w14:paraId="787F6BC5" w14:textId="77777777" w:rsidTr="00F00717">
        <w:trPr>
          <w:trHeight w:val="346"/>
        </w:trPr>
        <w:tc>
          <w:tcPr>
            <w:tcW w:w="3019" w:type="dxa"/>
            <w:tcBorders>
              <w:top w:val="nil"/>
              <w:left w:val="single" w:sz="4" w:space="0" w:color="auto"/>
              <w:bottom w:val="single" w:sz="4" w:space="0" w:color="auto"/>
              <w:right w:val="single" w:sz="4" w:space="0" w:color="auto"/>
            </w:tcBorders>
            <w:shd w:val="clear" w:color="auto" w:fill="auto"/>
          </w:tcPr>
          <w:p w14:paraId="52B2EACD" w14:textId="77777777" w:rsidR="000A3A53" w:rsidRPr="000A3A53" w:rsidRDefault="000A3A53" w:rsidP="00F00717">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34E69703" w14:textId="77777777" w:rsidR="000A3A53" w:rsidRPr="000A3A53" w:rsidRDefault="000A3A53" w:rsidP="00F00717">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14:paraId="0D3C0E15" w14:textId="77777777" w:rsidR="000A3A53" w:rsidRPr="000A3A53" w:rsidRDefault="000A3A53" w:rsidP="00F00717">
            <w:pPr>
              <w:pStyle w:val="TAC"/>
              <w:rPr>
                <w:highlight w:val="lightGray"/>
              </w:rPr>
            </w:pPr>
            <w:r w:rsidRPr="000A3A53">
              <w:rPr>
                <w:highlight w:val="lightGray"/>
              </w:rPr>
              <w:t>2</w:t>
            </w:r>
          </w:p>
        </w:tc>
        <w:tc>
          <w:tcPr>
            <w:tcW w:w="4077" w:type="dxa"/>
            <w:gridSpan w:val="2"/>
            <w:tcBorders>
              <w:left w:val="single" w:sz="4" w:space="0" w:color="auto"/>
              <w:bottom w:val="single" w:sz="4" w:space="0" w:color="auto"/>
              <w:right w:val="single" w:sz="4" w:space="0" w:color="auto"/>
            </w:tcBorders>
          </w:tcPr>
          <w:p w14:paraId="53F4F3C0" w14:textId="77777777" w:rsidR="000A3A53" w:rsidRPr="000A3A53" w:rsidRDefault="000A3A53" w:rsidP="00F00717">
            <w:pPr>
              <w:pStyle w:val="TAC"/>
              <w:rPr>
                <w:highlight w:val="lightGray"/>
              </w:rPr>
            </w:pPr>
            <w:r w:rsidRPr="000A3A53">
              <w:rPr>
                <w:highlight w:val="lightGray"/>
              </w:rPr>
              <w:t>5 MHz: R.11 TDD</w:t>
            </w:r>
          </w:p>
          <w:p w14:paraId="7737E876" w14:textId="77777777" w:rsidR="000A3A53" w:rsidRPr="000A3A53" w:rsidRDefault="000A3A53" w:rsidP="00F00717">
            <w:pPr>
              <w:pStyle w:val="TAC"/>
              <w:rPr>
                <w:highlight w:val="lightGray"/>
              </w:rPr>
            </w:pPr>
            <w:r w:rsidRPr="000A3A53">
              <w:rPr>
                <w:highlight w:val="lightGray"/>
              </w:rPr>
              <w:t>10 MHz: R.6 TDD</w:t>
            </w:r>
          </w:p>
          <w:p w14:paraId="36DDDD4C" w14:textId="77777777" w:rsidR="000A3A53" w:rsidRPr="000A3A53" w:rsidRDefault="000A3A53" w:rsidP="00F00717">
            <w:pPr>
              <w:pStyle w:val="TAC"/>
              <w:rPr>
                <w:highlight w:val="lightGray"/>
              </w:rPr>
            </w:pPr>
            <w:r w:rsidRPr="000A3A53">
              <w:rPr>
                <w:highlight w:val="lightGray"/>
              </w:rPr>
              <w:t>20 MHz: R.10 TDD</w:t>
            </w:r>
          </w:p>
        </w:tc>
      </w:tr>
      <w:tr w:rsidR="000A3A53" w:rsidRPr="000A3A53" w14:paraId="58AA28EB" w14:textId="77777777" w:rsidTr="00F00717">
        <w:trPr>
          <w:trHeight w:val="346"/>
        </w:trPr>
        <w:tc>
          <w:tcPr>
            <w:tcW w:w="3019" w:type="dxa"/>
            <w:tcBorders>
              <w:top w:val="single" w:sz="4" w:space="0" w:color="auto"/>
              <w:left w:val="single" w:sz="4" w:space="0" w:color="auto"/>
              <w:bottom w:val="nil"/>
              <w:right w:val="single" w:sz="4" w:space="0" w:color="auto"/>
            </w:tcBorders>
            <w:shd w:val="clear" w:color="auto" w:fill="auto"/>
          </w:tcPr>
          <w:p w14:paraId="4B56697D" w14:textId="77777777" w:rsidR="000A3A53" w:rsidRPr="000A3A53" w:rsidRDefault="000A3A53" w:rsidP="00F00717">
            <w:pPr>
              <w:pStyle w:val="TAL"/>
              <w:rPr>
                <w:highlight w:val="lightGray"/>
                <w:lang w:eastAsia="ja-JP"/>
              </w:rPr>
            </w:pPr>
            <w:r w:rsidRPr="000A3A53">
              <w:rPr>
                <w:highlight w:val="lightGray"/>
              </w:rPr>
              <w:t>OCNG Patterns</w:t>
            </w:r>
            <w:r w:rsidRPr="000A3A53">
              <w:rPr>
                <w:highlight w:val="lightGray"/>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D19C33D" w14:textId="77777777" w:rsidR="000A3A53" w:rsidRPr="000A3A53" w:rsidRDefault="000A3A53" w:rsidP="00F00717">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7063EB66" w14:textId="77777777" w:rsidR="000A3A53" w:rsidRPr="000A3A53" w:rsidRDefault="000A3A53" w:rsidP="00F00717">
            <w:pPr>
              <w:pStyle w:val="TAC"/>
              <w:rPr>
                <w:highlight w:val="lightGray"/>
              </w:rPr>
            </w:pPr>
            <w:r w:rsidRPr="000A3A53">
              <w:rPr>
                <w:highlight w:val="lightGray"/>
              </w:rPr>
              <w:t>1</w:t>
            </w:r>
          </w:p>
        </w:tc>
        <w:tc>
          <w:tcPr>
            <w:tcW w:w="4077" w:type="dxa"/>
            <w:gridSpan w:val="2"/>
            <w:tcBorders>
              <w:top w:val="single" w:sz="4" w:space="0" w:color="auto"/>
              <w:left w:val="single" w:sz="4" w:space="0" w:color="auto"/>
              <w:right w:val="single" w:sz="4" w:space="0" w:color="auto"/>
            </w:tcBorders>
          </w:tcPr>
          <w:p w14:paraId="444AAC01" w14:textId="77777777" w:rsidR="000A3A53" w:rsidRPr="000A3A53" w:rsidRDefault="000A3A53" w:rsidP="00F00717">
            <w:pPr>
              <w:pStyle w:val="TAC"/>
              <w:rPr>
                <w:highlight w:val="lightGray"/>
              </w:rPr>
            </w:pPr>
            <w:r w:rsidRPr="000A3A53">
              <w:rPr>
                <w:highlight w:val="lightGray"/>
              </w:rPr>
              <w:t>5 MHz: OP.20 FDD</w:t>
            </w:r>
          </w:p>
          <w:p w14:paraId="7FB57741" w14:textId="77777777" w:rsidR="000A3A53" w:rsidRPr="000A3A53" w:rsidRDefault="000A3A53" w:rsidP="00F00717">
            <w:pPr>
              <w:pStyle w:val="TAC"/>
              <w:rPr>
                <w:highlight w:val="lightGray"/>
              </w:rPr>
            </w:pPr>
            <w:r w:rsidRPr="000A3A53">
              <w:rPr>
                <w:highlight w:val="lightGray"/>
              </w:rPr>
              <w:t>10 MHz: OP.10 FDD</w:t>
            </w:r>
          </w:p>
          <w:p w14:paraId="6FACF118" w14:textId="77777777" w:rsidR="000A3A53" w:rsidRPr="000A3A53" w:rsidRDefault="000A3A53" w:rsidP="00F00717">
            <w:pPr>
              <w:pStyle w:val="TAC"/>
              <w:rPr>
                <w:highlight w:val="lightGray"/>
              </w:rPr>
            </w:pPr>
            <w:r w:rsidRPr="000A3A53">
              <w:rPr>
                <w:highlight w:val="lightGray"/>
              </w:rPr>
              <w:t>20 MHz: OP.17 FDD</w:t>
            </w:r>
          </w:p>
        </w:tc>
      </w:tr>
      <w:tr w:rsidR="000A3A53" w:rsidRPr="000A3A53" w14:paraId="1920E2FF" w14:textId="77777777" w:rsidTr="00F00717">
        <w:trPr>
          <w:trHeight w:val="346"/>
        </w:trPr>
        <w:tc>
          <w:tcPr>
            <w:tcW w:w="3019" w:type="dxa"/>
            <w:tcBorders>
              <w:top w:val="nil"/>
              <w:left w:val="single" w:sz="4" w:space="0" w:color="auto"/>
              <w:bottom w:val="single" w:sz="4" w:space="0" w:color="auto"/>
              <w:right w:val="single" w:sz="4" w:space="0" w:color="auto"/>
            </w:tcBorders>
            <w:shd w:val="clear" w:color="auto" w:fill="auto"/>
          </w:tcPr>
          <w:p w14:paraId="12F09B50" w14:textId="77777777" w:rsidR="000A3A53" w:rsidRPr="000A3A53" w:rsidRDefault="000A3A53" w:rsidP="00F00717">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14:paraId="3382FAAB" w14:textId="77777777" w:rsidR="000A3A53" w:rsidRPr="000A3A53" w:rsidRDefault="000A3A53" w:rsidP="00F00717">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42D74B36" w14:textId="77777777" w:rsidR="000A3A53" w:rsidRPr="000A3A53" w:rsidRDefault="000A3A53" w:rsidP="00F00717">
            <w:pPr>
              <w:pStyle w:val="TAC"/>
              <w:rPr>
                <w:highlight w:val="lightGray"/>
              </w:rPr>
            </w:pPr>
            <w:r w:rsidRPr="000A3A53">
              <w:rPr>
                <w:highlight w:val="lightGray"/>
              </w:rPr>
              <w:t>2</w:t>
            </w:r>
          </w:p>
        </w:tc>
        <w:tc>
          <w:tcPr>
            <w:tcW w:w="4077" w:type="dxa"/>
            <w:gridSpan w:val="2"/>
            <w:tcBorders>
              <w:left w:val="single" w:sz="4" w:space="0" w:color="auto"/>
              <w:bottom w:val="single" w:sz="4" w:space="0" w:color="auto"/>
              <w:right w:val="single" w:sz="4" w:space="0" w:color="auto"/>
            </w:tcBorders>
          </w:tcPr>
          <w:p w14:paraId="586D2F55" w14:textId="77777777" w:rsidR="000A3A53" w:rsidRPr="000A3A53" w:rsidRDefault="000A3A53" w:rsidP="00F00717">
            <w:pPr>
              <w:pStyle w:val="TAC"/>
              <w:rPr>
                <w:highlight w:val="lightGray"/>
              </w:rPr>
            </w:pPr>
            <w:r w:rsidRPr="000A3A53">
              <w:rPr>
                <w:highlight w:val="lightGray"/>
              </w:rPr>
              <w:t>5 MHz: OP.9 TDD</w:t>
            </w:r>
          </w:p>
          <w:p w14:paraId="6FBDAC1D" w14:textId="77777777" w:rsidR="000A3A53" w:rsidRPr="000A3A53" w:rsidRDefault="000A3A53" w:rsidP="00F00717">
            <w:pPr>
              <w:pStyle w:val="TAC"/>
              <w:rPr>
                <w:highlight w:val="lightGray"/>
              </w:rPr>
            </w:pPr>
            <w:r w:rsidRPr="000A3A53">
              <w:rPr>
                <w:highlight w:val="lightGray"/>
              </w:rPr>
              <w:t>10 MHz: OP.1 TDD</w:t>
            </w:r>
          </w:p>
          <w:p w14:paraId="5A80C560" w14:textId="77777777" w:rsidR="000A3A53" w:rsidRPr="000A3A53" w:rsidRDefault="000A3A53" w:rsidP="00F00717">
            <w:pPr>
              <w:pStyle w:val="TAC"/>
              <w:rPr>
                <w:highlight w:val="lightGray"/>
              </w:rPr>
            </w:pPr>
            <w:r w:rsidRPr="000A3A53">
              <w:rPr>
                <w:highlight w:val="lightGray"/>
              </w:rPr>
              <w:t>20 MHz: OP.7 TDD</w:t>
            </w:r>
          </w:p>
        </w:tc>
      </w:tr>
      <w:tr w:rsidR="000A3A53" w:rsidRPr="000A3A53" w14:paraId="52A104DA" w14:textId="77777777" w:rsidTr="00F00717">
        <w:tc>
          <w:tcPr>
            <w:tcW w:w="3019" w:type="dxa"/>
            <w:shd w:val="clear" w:color="auto" w:fill="auto"/>
          </w:tcPr>
          <w:p w14:paraId="1DB1126D" w14:textId="77777777" w:rsidR="000A3A53" w:rsidRPr="000A3A53" w:rsidRDefault="000A3A53" w:rsidP="00F00717">
            <w:pPr>
              <w:pStyle w:val="TAL"/>
              <w:rPr>
                <w:highlight w:val="lightGray"/>
              </w:rPr>
            </w:pPr>
            <w:r w:rsidRPr="000A3A53">
              <w:rPr>
                <w:highlight w:val="lightGray"/>
              </w:rPr>
              <w:t>PBCH_RA</w:t>
            </w:r>
          </w:p>
        </w:tc>
        <w:tc>
          <w:tcPr>
            <w:tcW w:w="1147" w:type="dxa"/>
            <w:tcBorders>
              <w:bottom w:val="nil"/>
            </w:tcBorders>
            <w:shd w:val="clear" w:color="auto" w:fill="auto"/>
            <w:vAlign w:val="center"/>
          </w:tcPr>
          <w:p w14:paraId="2D1CA582" w14:textId="77777777" w:rsidR="000A3A53" w:rsidRPr="000A3A53" w:rsidRDefault="000A3A53" w:rsidP="00F00717">
            <w:pPr>
              <w:pStyle w:val="TAC"/>
              <w:rPr>
                <w:highlight w:val="lightGray"/>
              </w:rPr>
            </w:pPr>
            <w:r w:rsidRPr="000A3A53">
              <w:rPr>
                <w:highlight w:val="lightGray"/>
              </w:rPr>
              <w:t>dB</w:t>
            </w:r>
          </w:p>
        </w:tc>
        <w:tc>
          <w:tcPr>
            <w:tcW w:w="1396" w:type="dxa"/>
            <w:tcBorders>
              <w:bottom w:val="nil"/>
            </w:tcBorders>
            <w:shd w:val="clear" w:color="auto" w:fill="auto"/>
          </w:tcPr>
          <w:p w14:paraId="3F0631C3" w14:textId="77777777" w:rsidR="000A3A53" w:rsidRPr="000A3A53" w:rsidRDefault="000A3A53" w:rsidP="00F00717">
            <w:pPr>
              <w:pStyle w:val="TAC"/>
              <w:rPr>
                <w:highlight w:val="lightGray"/>
              </w:rPr>
            </w:pPr>
            <w:r w:rsidRPr="000A3A53">
              <w:rPr>
                <w:highlight w:val="lightGray"/>
              </w:rPr>
              <w:t>1, 2</w:t>
            </w:r>
          </w:p>
        </w:tc>
        <w:tc>
          <w:tcPr>
            <w:tcW w:w="4077" w:type="dxa"/>
            <w:gridSpan w:val="2"/>
            <w:tcBorders>
              <w:bottom w:val="nil"/>
            </w:tcBorders>
            <w:shd w:val="clear" w:color="auto" w:fill="auto"/>
            <w:vAlign w:val="center"/>
          </w:tcPr>
          <w:p w14:paraId="6BAFCEE5" w14:textId="77777777" w:rsidR="000A3A53" w:rsidRPr="000A3A53" w:rsidRDefault="000A3A53" w:rsidP="00F00717">
            <w:pPr>
              <w:pStyle w:val="TAC"/>
              <w:rPr>
                <w:highlight w:val="lightGray"/>
              </w:rPr>
            </w:pPr>
            <w:r w:rsidRPr="000A3A53">
              <w:rPr>
                <w:highlight w:val="lightGray"/>
              </w:rPr>
              <w:t>0</w:t>
            </w:r>
          </w:p>
        </w:tc>
      </w:tr>
      <w:tr w:rsidR="000A3A53" w:rsidRPr="000A3A53" w14:paraId="4E3FAC53" w14:textId="77777777" w:rsidTr="00F00717">
        <w:tc>
          <w:tcPr>
            <w:tcW w:w="3019" w:type="dxa"/>
            <w:shd w:val="clear" w:color="auto" w:fill="auto"/>
          </w:tcPr>
          <w:p w14:paraId="0643FB23" w14:textId="77777777" w:rsidR="000A3A53" w:rsidRPr="000A3A53" w:rsidRDefault="000A3A53" w:rsidP="00F00717">
            <w:pPr>
              <w:pStyle w:val="TAL"/>
              <w:rPr>
                <w:highlight w:val="lightGray"/>
              </w:rPr>
            </w:pPr>
            <w:r w:rsidRPr="000A3A53">
              <w:rPr>
                <w:highlight w:val="lightGray"/>
              </w:rPr>
              <w:t>PBCH_RB</w:t>
            </w:r>
          </w:p>
        </w:tc>
        <w:tc>
          <w:tcPr>
            <w:tcW w:w="1147" w:type="dxa"/>
            <w:tcBorders>
              <w:top w:val="nil"/>
              <w:bottom w:val="nil"/>
            </w:tcBorders>
            <w:shd w:val="clear" w:color="auto" w:fill="auto"/>
          </w:tcPr>
          <w:p w14:paraId="79061C51"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7A794EE0"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1AD3E688" w14:textId="77777777" w:rsidR="000A3A53" w:rsidRPr="000A3A53" w:rsidRDefault="000A3A53" w:rsidP="00F00717">
            <w:pPr>
              <w:pStyle w:val="TAC"/>
              <w:rPr>
                <w:highlight w:val="lightGray"/>
              </w:rPr>
            </w:pPr>
          </w:p>
        </w:tc>
      </w:tr>
      <w:tr w:rsidR="000A3A53" w:rsidRPr="000A3A53" w14:paraId="321DF035" w14:textId="77777777" w:rsidTr="00F00717">
        <w:tc>
          <w:tcPr>
            <w:tcW w:w="3019" w:type="dxa"/>
            <w:shd w:val="clear" w:color="auto" w:fill="auto"/>
          </w:tcPr>
          <w:p w14:paraId="7BC2B97A" w14:textId="77777777" w:rsidR="000A3A53" w:rsidRPr="000A3A53" w:rsidRDefault="000A3A53" w:rsidP="00F00717">
            <w:pPr>
              <w:pStyle w:val="TAL"/>
              <w:rPr>
                <w:highlight w:val="lightGray"/>
              </w:rPr>
            </w:pPr>
            <w:r w:rsidRPr="000A3A53">
              <w:rPr>
                <w:highlight w:val="lightGray"/>
              </w:rPr>
              <w:t>PSS_RA</w:t>
            </w:r>
          </w:p>
        </w:tc>
        <w:tc>
          <w:tcPr>
            <w:tcW w:w="1147" w:type="dxa"/>
            <w:tcBorders>
              <w:top w:val="nil"/>
              <w:bottom w:val="nil"/>
            </w:tcBorders>
            <w:shd w:val="clear" w:color="auto" w:fill="auto"/>
          </w:tcPr>
          <w:p w14:paraId="7852688A"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0C8173A4"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5D3E17A5" w14:textId="77777777" w:rsidR="000A3A53" w:rsidRPr="000A3A53" w:rsidRDefault="000A3A53" w:rsidP="00F00717">
            <w:pPr>
              <w:pStyle w:val="TAC"/>
              <w:rPr>
                <w:highlight w:val="lightGray"/>
              </w:rPr>
            </w:pPr>
          </w:p>
        </w:tc>
      </w:tr>
      <w:tr w:rsidR="000A3A53" w:rsidRPr="000A3A53" w14:paraId="31F3DB62" w14:textId="77777777" w:rsidTr="00F00717">
        <w:tc>
          <w:tcPr>
            <w:tcW w:w="3019" w:type="dxa"/>
            <w:shd w:val="clear" w:color="auto" w:fill="auto"/>
          </w:tcPr>
          <w:p w14:paraId="4194DDDF" w14:textId="77777777" w:rsidR="000A3A53" w:rsidRPr="000A3A53" w:rsidRDefault="000A3A53" w:rsidP="00F00717">
            <w:pPr>
              <w:pStyle w:val="TAL"/>
              <w:rPr>
                <w:highlight w:val="lightGray"/>
              </w:rPr>
            </w:pPr>
            <w:r w:rsidRPr="000A3A53">
              <w:rPr>
                <w:highlight w:val="lightGray"/>
              </w:rPr>
              <w:t>SSS_RA</w:t>
            </w:r>
          </w:p>
        </w:tc>
        <w:tc>
          <w:tcPr>
            <w:tcW w:w="1147" w:type="dxa"/>
            <w:tcBorders>
              <w:top w:val="nil"/>
              <w:bottom w:val="nil"/>
            </w:tcBorders>
            <w:shd w:val="clear" w:color="auto" w:fill="auto"/>
          </w:tcPr>
          <w:p w14:paraId="07108BD5"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20D1195C"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10C6B3FE" w14:textId="77777777" w:rsidR="000A3A53" w:rsidRPr="000A3A53" w:rsidRDefault="000A3A53" w:rsidP="00F00717">
            <w:pPr>
              <w:pStyle w:val="TAC"/>
              <w:rPr>
                <w:highlight w:val="lightGray"/>
              </w:rPr>
            </w:pPr>
          </w:p>
        </w:tc>
      </w:tr>
      <w:tr w:rsidR="000A3A53" w:rsidRPr="000A3A53" w14:paraId="6A6817DF" w14:textId="77777777" w:rsidTr="00F00717">
        <w:tc>
          <w:tcPr>
            <w:tcW w:w="3019" w:type="dxa"/>
            <w:shd w:val="clear" w:color="auto" w:fill="auto"/>
          </w:tcPr>
          <w:p w14:paraId="73341CB5" w14:textId="77777777" w:rsidR="000A3A53" w:rsidRPr="000A3A53" w:rsidRDefault="000A3A53" w:rsidP="00F00717">
            <w:pPr>
              <w:pStyle w:val="TAL"/>
              <w:rPr>
                <w:highlight w:val="lightGray"/>
              </w:rPr>
            </w:pPr>
            <w:r w:rsidRPr="000A3A53">
              <w:rPr>
                <w:highlight w:val="lightGray"/>
              </w:rPr>
              <w:t>PCFICH_RB</w:t>
            </w:r>
          </w:p>
        </w:tc>
        <w:tc>
          <w:tcPr>
            <w:tcW w:w="1147" w:type="dxa"/>
            <w:tcBorders>
              <w:top w:val="nil"/>
              <w:bottom w:val="nil"/>
            </w:tcBorders>
            <w:shd w:val="clear" w:color="auto" w:fill="auto"/>
          </w:tcPr>
          <w:p w14:paraId="313E515A"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3EC3BE71"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766DB93C" w14:textId="77777777" w:rsidR="000A3A53" w:rsidRPr="000A3A53" w:rsidRDefault="000A3A53" w:rsidP="00F00717">
            <w:pPr>
              <w:pStyle w:val="TAC"/>
              <w:rPr>
                <w:highlight w:val="lightGray"/>
              </w:rPr>
            </w:pPr>
          </w:p>
        </w:tc>
      </w:tr>
      <w:tr w:rsidR="000A3A53" w:rsidRPr="000A3A53" w14:paraId="3550471D" w14:textId="77777777" w:rsidTr="00F00717">
        <w:tc>
          <w:tcPr>
            <w:tcW w:w="3019" w:type="dxa"/>
            <w:shd w:val="clear" w:color="auto" w:fill="auto"/>
          </w:tcPr>
          <w:p w14:paraId="3668C790" w14:textId="77777777" w:rsidR="000A3A53" w:rsidRPr="000A3A53" w:rsidRDefault="000A3A53" w:rsidP="00F00717">
            <w:pPr>
              <w:pStyle w:val="TAL"/>
              <w:rPr>
                <w:highlight w:val="lightGray"/>
              </w:rPr>
            </w:pPr>
            <w:r w:rsidRPr="000A3A53">
              <w:rPr>
                <w:highlight w:val="lightGray"/>
              </w:rPr>
              <w:t>PHICH_RA</w:t>
            </w:r>
          </w:p>
        </w:tc>
        <w:tc>
          <w:tcPr>
            <w:tcW w:w="1147" w:type="dxa"/>
            <w:tcBorders>
              <w:top w:val="nil"/>
              <w:bottom w:val="nil"/>
            </w:tcBorders>
            <w:shd w:val="clear" w:color="auto" w:fill="auto"/>
          </w:tcPr>
          <w:p w14:paraId="6CBCBB52"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1F6B3B17"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6FC6B666" w14:textId="77777777" w:rsidR="000A3A53" w:rsidRPr="000A3A53" w:rsidRDefault="000A3A53" w:rsidP="00F00717">
            <w:pPr>
              <w:pStyle w:val="TAC"/>
              <w:rPr>
                <w:highlight w:val="lightGray"/>
              </w:rPr>
            </w:pPr>
          </w:p>
        </w:tc>
      </w:tr>
      <w:tr w:rsidR="000A3A53" w:rsidRPr="000A3A53" w14:paraId="6F5F94FB" w14:textId="77777777" w:rsidTr="00F00717">
        <w:tc>
          <w:tcPr>
            <w:tcW w:w="3019" w:type="dxa"/>
            <w:shd w:val="clear" w:color="auto" w:fill="auto"/>
          </w:tcPr>
          <w:p w14:paraId="63C4F847" w14:textId="77777777" w:rsidR="000A3A53" w:rsidRPr="000A3A53" w:rsidRDefault="000A3A53" w:rsidP="00F00717">
            <w:pPr>
              <w:pStyle w:val="TAL"/>
              <w:rPr>
                <w:highlight w:val="lightGray"/>
              </w:rPr>
            </w:pPr>
            <w:r w:rsidRPr="000A3A53">
              <w:rPr>
                <w:highlight w:val="lightGray"/>
              </w:rPr>
              <w:t>PHICH_RB</w:t>
            </w:r>
          </w:p>
        </w:tc>
        <w:tc>
          <w:tcPr>
            <w:tcW w:w="1147" w:type="dxa"/>
            <w:tcBorders>
              <w:top w:val="nil"/>
              <w:bottom w:val="nil"/>
            </w:tcBorders>
            <w:shd w:val="clear" w:color="auto" w:fill="auto"/>
          </w:tcPr>
          <w:p w14:paraId="1675A658"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3A7B3CAF"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24D3E0B0" w14:textId="77777777" w:rsidR="000A3A53" w:rsidRPr="000A3A53" w:rsidRDefault="000A3A53" w:rsidP="00F00717">
            <w:pPr>
              <w:pStyle w:val="TAC"/>
              <w:rPr>
                <w:highlight w:val="lightGray"/>
              </w:rPr>
            </w:pPr>
          </w:p>
        </w:tc>
      </w:tr>
      <w:tr w:rsidR="000A3A53" w:rsidRPr="000A3A53" w14:paraId="27155CB5" w14:textId="77777777" w:rsidTr="00F00717">
        <w:tc>
          <w:tcPr>
            <w:tcW w:w="3019" w:type="dxa"/>
            <w:shd w:val="clear" w:color="auto" w:fill="auto"/>
          </w:tcPr>
          <w:p w14:paraId="40E3413E" w14:textId="77777777" w:rsidR="000A3A53" w:rsidRPr="000A3A53" w:rsidRDefault="000A3A53" w:rsidP="00F00717">
            <w:pPr>
              <w:pStyle w:val="TAL"/>
              <w:rPr>
                <w:highlight w:val="lightGray"/>
              </w:rPr>
            </w:pPr>
            <w:r w:rsidRPr="000A3A53">
              <w:rPr>
                <w:highlight w:val="lightGray"/>
              </w:rPr>
              <w:t>PDCCH_RA</w:t>
            </w:r>
          </w:p>
        </w:tc>
        <w:tc>
          <w:tcPr>
            <w:tcW w:w="1147" w:type="dxa"/>
            <w:tcBorders>
              <w:top w:val="nil"/>
              <w:bottom w:val="nil"/>
            </w:tcBorders>
            <w:shd w:val="clear" w:color="auto" w:fill="auto"/>
          </w:tcPr>
          <w:p w14:paraId="694ABC44"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73256740"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7CF6E753" w14:textId="77777777" w:rsidR="000A3A53" w:rsidRPr="000A3A53" w:rsidRDefault="000A3A53" w:rsidP="00F00717">
            <w:pPr>
              <w:pStyle w:val="TAC"/>
              <w:rPr>
                <w:highlight w:val="lightGray"/>
              </w:rPr>
            </w:pPr>
          </w:p>
        </w:tc>
      </w:tr>
      <w:tr w:rsidR="000A3A53" w:rsidRPr="000A3A53" w14:paraId="0BE6C7D0" w14:textId="77777777" w:rsidTr="00F00717">
        <w:tc>
          <w:tcPr>
            <w:tcW w:w="3019" w:type="dxa"/>
            <w:shd w:val="clear" w:color="auto" w:fill="auto"/>
          </w:tcPr>
          <w:p w14:paraId="79924179" w14:textId="77777777" w:rsidR="000A3A53" w:rsidRPr="000A3A53" w:rsidRDefault="000A3A53" w:rsidP="00F00717">
            <w:pPr>
              <w:pStyle w:val="TAL"/>
              <w:rPr>
                <w:highlight w:val="lightGray"/>
              </w:rPr>
            </w:pPr>
            <w:r w:rsidRPr="000A3A53">
              <w:rPr>
                <w:highlight w:val="lightGray"/>
              </w:rPr>
              <w:t>PDCCH_RB</w:t>
            </w:r>
          </w:p>
        </w:tc>
        <w:tc>
          <w:tcPr>
            <w:tcW w:w="1147" w:type="dxa"/>
            <w:tcBorders>
              <w:top w:val="nil"/>
              <w:bottom w:val="nil"/>
            </w:tcBorders>
            <w:shd w:val="clear" w:color="auto" w:fill="auto"/>
          </w:tcPr>
          <w:p w14:paraId="7AE6C839"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029C29EC"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3C00F5E9" w14:textId="77777777" w:rsidR="000A3A53" w:rsidRPr="000A3A53" w:rsidRDefault="000A3A53" w:rsidP="00F00717">
            <w:pPr>
              <w:pStyle w:val="TAC"/>
              <w:rPr>
                <w:highlight w:val="lightGray"/>
              </w:rPr>
            </w:pPr>
          </w:p>
        </w:tc>
      </w:tr>
      <w:tr w:rsidR="000A3A53" w:rsidRPr="000A3A53" w14:paraId="4894392F" w14:textId="77777777" w:rsidTr="00F00717">
        <w:tc>
          <w:tcPr>
            <w:tcW w:w="3019" w:type="dxa"/>
            <w:shd w:val="clear" w:color="auto" w:fill="auto"/>
          </w:tcPr>
          <w:p w14:paraId="2F8C2AB7" w14:textId="77777777" w:rsidR="000A3A53" w:rsidRPr="000A3A53" w:rsidRDefault="000A3A53" w:rsidP="00F00717">
            <w:pPr>
              <w:pStyle w:val="TAL"/>
              <w:rPr>
                <w:highlight w:val="lightGray"/>
              </w:rPr>
            </w:pPr>
            <w:r w:rsidRPr="000A3A53">
              <w:rPr>
                <w:highlight w:val="lightGray"/>
              </w:rPr>
              <w:t>PDSCH_RA</w:t>
            </w:r>
          </w:p>
        </w:tc>
        <w:tc>
          <w:tcPr>
            <w:tcW w:w="1147" w:type="dxa"/>
            <w:tcBorders>
              <w:top w:val="nil"/>
              <w:bottom w:val="nil"/>
            </w:tcBorders>
            <w:shd w:val="clear" w:color="auto" w:fill="auto"/>
          </w:tcPr>
          <w:p w14:paraId="2F4F7224"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15DAA9BF"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00AEAFA0" w14:textId="77777777" w:rsidR="000A3A53" w:rsidRPr="000A3A53" w:rsidRDefault="000A3A53" w:rsidP="00F00717">
            <w:pPr>
              <w:pStyle w:val="TAC"/>
              <w:rPr>
                <w:highlight w:val="lightGray"/>
              </w:rPr>
            </w:pPr>
          </w:p>
        </w:tc>
      </w:tr>
      <w:tr w:rsidR="000A3A53" w:rsidRPr="000A3A53" w14:paraId="580F54C0" w14:textId="77777777" w:rsidTr="00F00717">
        <w:tc>
          <w:tcPr>
            <w:tcW w:w="3019" w:type="dxa"/>
            <w:shd w:val="clear" w:color="auto" w:fill="auto"/>
          </w:tcPr>
          <w:p w14:paraId="7962926B" w14:textId="77777777" w:rsidR="000A3A53" w:rsidRPr="000A3A53" w:rsidRDefault="000A3A53" w:rsidP="00F00717">
            <w:pPr>
              <w:pStyle w:val="TAL"/>
              <w:rPr>
                <w:highlight w:val="lightGray"/>
              </w:rPr>
            </w:pPr>
            <w:r w:rsidRPr="000A3A53">
              <w:rPr>
                <w:highlight w:val="lightGray"/>
              </w:rPr>
              <w:t>PDSCH_RB</w:t>
            </w:r>
          </w:p>
        </w:tc>
        <w:tc>
          <w:tcPr>
            <w:tcW w:w="1147" w:type="dxa"/>
            <w:tcBorders>
              <w:top w:val="nil"/>
              <w:bottom w:val="nil"/>
            </w:tcBorders>
            <w:shd w:val="clear" w:color="auto" w:fill="auto"/>
          </w:tcPr>
          <w:p w14:paraId="55981013"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45AD96D2"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2F7FE20A" w14:textId="77777777" w:rsidR="000A3A53" w:rsidRPr="000A3A53" w:rsidRDefault="000A3A53" w:rsidP="00F00717">
            <w:pPr>
              <w:pStyle w:val="TAC"/>
              <w:rPr>
                <w:highlight w:val="lightGray"/>
              </w:rPr>
            </w:pPr>
          </w:p>
        </w:tc>
      </w:tr>
      <w:tr w:rsidR="000A3A53" w:rsidRPr="000A3A53" w14:paraId="7DED9061" w14:textId="77777777" w:rsidTr="00F00717">
        <w:tc>
          <w:tcPr>
            <w:tcW w:w="3019" w:type="dxa"/>
            <w:shd w:val="clear" w:color="auto" w:fill="auto"/>
          </w:tcPr>
          <w:p w14:paraId="5F332FA7" w14:textId="77777777" w:rsidR="000A3A53" w:rsidRPr="000A3A53" w:rsidRDefault="000A3A53" w:rsidP="00F00717">
            <w:pPr>
              <w:pStyle w:val="TAL"/>
              <w:rPr>
                <w:highlight w:val="lightGray"/>
              </w:rPr>
            </w:pPr>
            <w:r w:rsidRPr="000A3A53">
              <w:rPr>
                <w:highlight w:val="lightGray"/>
              </w:rPr>
              <w:t>OCNG_RA</w:t>
            </w:r>
            <w:r w:rsidRPr="000A3A53">
              <w:rPr>
                <w:rFonts w:eastAsia="Calibri"/>
                <w:highlight w:val="lightGray"/>
                <w:vertAlign w:val="superscript"/>
              </w:rPr>
              <w:t>Note3</w:t>
            </w:r>
          </w:p>
        </w:tc>
        <w:tc>
          <w:tcPr>
            <w:tcW w:w="1147" w:type="dxa"/>
            <w:tcBorders>
              <w:top w:val="nil"/>
              <w:bottom w:val="nil"/>
            </w:tcBorders>
            <w:shd w:val="clear" w:color="auto" w:fill="auto"/>
          </w:tcPr>
          <w:p w14:paraId="49B7F4B5" w14:textId="77777777" w:rsidR="000A3A53" w:rsidRPr="000A3A53" w:rsidRDefault="000A3A53" w:rsidP="00F00717">
            <w:pPr>
              <w:pStyle w:val="TAC"/>
              <w:rPr>
                <w:highlight w:val="lightGray"/>
              </w:rPr>
            </w:pPr>
          </w:p>
        </w:tc>
        <w:tc>
          <w:tcPr>
            <w:tcW w:w="1396" w:type="dxa"/>
            <w:tcBorders>
              <w:top w:val="nil"/>
              <w:bottom w:val="nil"/>
            </w:tcBorders>
            <w:shd w:val="clear" w:color="auto" w:fill="auto"/>
          </w:tcPr>
          <w:p w14:paraId="313391D5" w14:textId="77777777" w:rsidR="000A3A53" w:rsidRPr="000A3A53" w:rsidRDefault="000A3A53" w:rsidP="00F00717">
            <w:pPr>
              <w:pStyle w:val="TAC"/>
              <w:rPr>
                <w:highlight w:val="lightGray"/>
              </w:rPr>
            </w:pPr>
          </w:p>
        </w:tc>
        <w:tc>
          <w:tcPr>
            <w:tcW w:w="4077" w:type="dxa"/>
            <w:gridSpan w:val="2"/>
            <w:tcBorders>
              <w:top w:val="nil"/>
              <w:bottom w:val="nil"/>
            </w:tcBorders>
            <w:shd w:val="clear" w:color="auto" w:fill="auto"/>
          </w:tcPr>
          <w:p w14:paraId="226E5632" w14:textId="77777777" w:rsidR="000A3A53" w:rsidRPr="000A3A53" w:rsidRDefault="000A3A53" w:rsidP="00F00717">
            <w:pPr>
              <w:pStyle w:val="TAC"/>
              <w:rPr>
                <w:highlight w:val="lightGray"/>
              </w:rPr>
            </w:pPr>
          </w:p>
        </w:tc>
      </w:tr>
      <w:tr w:rsidR="000A3A53" w:rsidRPr="000A3A53" w14:paraId="6F7D4626" w14:textId="77777777" w:rsidTr="00F00717">
        <w:tc>
          <w:tcPr>
            <w:tcW w:w="3019" w:type="dxa"/>
            <w:shd w:val="clear" w:color="auto" w:fill="auto"/>
          </w:tcPr>
          <w:p w14:paraId="1DC8DFBD" w14:textId="77777777" w:rsidR="000A3A53" w:rsidRPr="000A3A53" w:rsidRDefault="000A3A53" w:rsidP="00F00717">
            <w:pPr>
              <w:pStyle w:val="TAL"/>
              <w:rPr>
                <w:highlight w:val="lightGray"/>
              </w:rPr>
            </w:pPr>
            <w:r w:rsidRPr="000A3A53">
              <w:rPr>
                <w:highlight w:val="lightGray"/>
              </w:rPr>
              <w:t>OCNG_RB</w:t>
            </w:r>
            <w:r w:rsidRPr="000A3A53">
              <w:rPr>
                <w:rFonts w:eastAsia="Calibri"/>
                <w:highlight w:val="lightGray"/>
                <w:vertAlign w:val="superscript"/>
              </w:rPr>
              <w:t>Note3</w:t>
            </w:r>
          </w:p>
        </w:tc>
        <w:tc>
          <w:tcPr>
            <w:tcW w:w="1147" w:type="dxa"/>
            <w:tcBorders>
              <w:top w:val="nil"/>
            </w:tcBorders>
            <w:shd w:val="clear" w:color="auto" w:fill="auto"/>
          </w:tcPr>
          <w:p w14:paraId="3E3C0AEF" w14:textId="77777777" w:rsidR="000A3A53" w:rsidRPr="000A3A53" w:rsidRDefault="000A3A53" w:rsidP="00F00717">
            <w:pPr>
              <w:pStyle w:val="TAC"/>
              <w:rPr>
                <w:highlight w:val="lightGray"/>
              </w:rPr>
            </w:pPr>
          </w:p>
        </w:tc>
        <w:tc>
          <w:tcPr>
            <w:tcW w:w="1396" w:type="dxa"/>
            <w:tcBorders>
              <w:top w:val="nil"/>
            </w:tcBorders>
            <w:shd w:val="clear" w:color="auto" w:fill="auto"/>
          </w:tcPr>
          <w:p w14:paraId="207C5249" w14:textId="77777777" w:rsidR="000A3A53" w:rsidRPr="000A3A53" w:rsidRDefault="000A3A53" w:rsidP="00F00717">
            <w:pPr>
              <w:pStyle w:val="TAC"/>
              <w:rPr>
                <w:highlight w:val="lightGray"/>
              </w:rPr>
            </w:pPr>
          </w:p>
        </w:tc>
        <w:tc>
          <w:tcPr>
            <w:tcW w:w="4077" w:type="dxa"/>
            <w:gridSpan w:val="2"/>
            <w:tcBorders>
              <w:top w:val="nil"/>
            </w:tcBorders>
            <w:shd w:val="clear" w:color="auto" w:fill="auto"/>
          </w:tcPr>
          <w:p w14:paraId="5C6D7DBB" w14:textId="77777777" w:rsidR="000A3A53" w:rsidRPr="000A3A53" w:rsidRDefault="000A3A53" w:rsidP="00F00717">
            <w:pPr>
              <w:pStyle w:val="TAC"/>
              <w:rPr>
                <w:highlight w:val="lightGray"/>
              </w:rPr>
            </w:pPr>
          </w:p>
        </w:tc>
      </w:tr>
      <w:tr w:rsidR="000A3A53" w:rsidRPr="000A3A53" w14:paraId="6FB4A687" w14:textId="77777777" w:rsidTr="00F00717">
        <w:tc>
          <w:tcPr>
            <w:tcW w:w="3019" w:type="dxa"/>
            <w:shd w:val="clear" w:color="auto" w:fill="auto"/>
            <w:vAlign w:val="center"/>
          </w:tcPr>
          <w:p w14:paraId="33F90A21" w14:textId="77777777" w:rsidR="000A3A53" w:rsidRPr="000A3A53" w:rsidRDefault="000A3A53" w:rsidP="00F00717">
            <w:pPr>
              <w:pStyle w:val="TAL"/>
              <w:rPr>
                <w:highlight w:val="lightGray"/>
                <w:vertAlign w:val="superscript"/>
              </w:rPr>
            </w:pPr>
            <w:r w:rsidRPr="000A3A53">
              <w:rPr>
                <w:rFonts w:eastAsia="Calibri"/>
                <w:highlight w:val="lightGray"/>
              </w:rPr>
              <w:t>N</w:t>
            </w:r>
            <w:r w:rsidRPr="000A3A53">
              <w:rPr>
                <w:rFonts w:eastAsia="Calibri"/>
                <w:highlight w:val="lightGray"/>
                <w:vertAlign w:val="subscript"/>
              </w:rPr>
              <w:t>oc</w:t>
            </w:r>
            <w:r w:rsidRPr="000A3A53">
              <w:rPr>
                <w:rFonts w:eastAsia="Calibri"/>
                <w:highlight w:val="lightGray"/>
                <w:vertAlign w:val="superscript"/>
              </w:rPr>
              <w:t>Note4</w:t>
            </w:r>
          </w:p>
        </w:tc>
        <w:tc>
          <w:tcPr>
            <w:tcW w:w="1147" w:type="dxa"/>
            <w:shd w:val="clear" w:color="auto" w:fill="auto"/>
          </w:tcPr>
          <w:p w14:paraId="7406643C" w14:textId="77777777" w:rsidR="000A3A53" w:rsidRPr="000A3A53" w:rsidRDefault="000A3A53" w:rsidP="00F00717">
            <w:pPr>
              <w:pStyle w:val="TAC"/>
              <w:rPr>
                <w:highlight w:val="lightGray"/>
              </w:rPr>
            </w:pPr>
            <w:r w:rsidRPr="000A3A53">
              <w:rPr>
                <w:highlight w:val="lightGray"/>
              </w:rPr>
              <w:t>dBm/15kHz</w:t>
            </w:r>
          </w:p>
        </w:tc>
        <w:tc>
          <w:tcPr>
            <w:tcW w:w="1396" w:type="dxa"/>
          </w:tcPr>
          <w:p w14:paraId="3440403E" w14:textId="77777777" w:rsidR="000A3A53" w:rsidRPr="000A3A53" w:rsidRDefault="000A3A53" w:rsidP="00F00717">
            <w:pPr>
              <w:pStyle w:val="TAC"/>
              <w:rPr>
                <w:highlight w:val="lightGray"/>
              </w:rPr>
            </w:pPr>
            <w:r w:rsidRPr="000A3A53">
              <w:rPr>
                <w:highlight w:val="lightGray"/>
              </w:rPr>
              <w:t>1, 2</w:t>
            </w:r>
          </w:p>
        </w:tc>
        <w:tc>
          <w:tcPr>
            <w:tcW w:w="4077" w:type="dxa"/>
            <w:gridSpan w:val="2"/>
            <w:shd w:val="clear" w:color="auto" w:fill="auto"/>
          </w:tcPr>
          <w:p w14:paraId="1FED5A79" w14:textId="77777777" w:rsidR="000A3A53" w:rsidRPr="000A3A53" w:rsidRDefault="000A3A53" w:rsidP="00F00717">
            <w:pPr>
              <w:pStyle w:val="TAC"/>
              <w:rPr>
                <w:highlight w:val="lightGray"/>
              </w:rPr>
            </w:pPr>
            <w:r w:rsidRPr="000A3A53">
              <w:rPr>
                <w:highlight w:val="lightGray"/>
              </w:rPr>
              <w:t>-104</w:t>
            </w:r>
          </w:p>
        </w:tc>
      </w:tr>
      <w:tr w:rsidR="000A3A53" w:rsidRPr="000A3A53" w14:paraId="553D348F" w14:textId="77777777" w:rsidTr="00F00717">
        <w:tc>
          <w:tcPr>
            <w:tcW w:w="3019" w:type="dxa"/>
            <w:shd w:val="clear" w:color="auto" w:fill="auto"/>
            <w:vAlign w:val="center"/>
          </w:tcPr>
          <w:p w14:paraId="00656954" w14:textId="77777777" w:rsidR="000A3A53" w:rsidRPr="000A3A53" w:rsidRDefault="000A3A53" w:rsidP="00F00717">
            <w:pPr>
              <w:pStyle w:val="TAL"/>
              <w:rPr>
                <w:rFonts w:eastAsia="Calibri"/>
                <w:i/>
                <w:highlight w:val="lightGray"/>
                <w:vertAlign w:val="superscript"/>
              </w:rPr>
            </w:pPr>
            <w:r w:rsidRPr="000A3A53">
              <w:rPr>
                <w:rFonts w:eastAsia="Calibri"/>
                <w:highlight w:val="lightGray"/>
              </w:rPr>
              <w:t>Ê</w:t>
            </w:r>
            <w:r w:rsidRPr="000A3A53">
              <w:rPr>
                <w:rFonts w:eastAsia="Calibri"/>
                <w:highlight w:val="lightGray"/>
                <w:vertAlign w:val="subscript"/>
              </w:rPr>
              <w:t>s</w:t>
            </w:r>
            <w:r w:rsidRPr="000A3A53">
              <w:rPr>
                <w:rFonts w:eastAsia="Calibri"/>
                <w:highlight w:val="lightGray"/>
              </w:rPr>
              <w:t>/N</w:t>
            </w:r>
            <w:r w:rsidRPr="000A3A53">
              <w:rPr>
                <w:rFonts w:eastAsia="Calibri"/>
                <w:highlight w:val="lightGray"/>
                <w:vertAlign w:val="subscript"/>
              </w:rPr>
              <w:t>oc</w:t>
            </w:r>
          </w:p>
        </w:tc>
        <w:tc>
          <w:tcPr>
            <w:tcW w:w="1147" w:type="dxa"/>
            <w:shd w:val="clear" w:color="auto" w:fill="auto"/>
          </w:tcPr>
          <w:p w14:paraId="4D867EBA" w14:textId="77777777" w:rsidR="000A3A53" w:rsidRPr="000A3A53" w:rsidRDefault="000A3A53" w:rsidP="00F00717">
            <w:pPr>
              <w:pStyle w:val="TAC"/>
              <w:rPr>
                <w:highlight w:val="lightGray"/>
              </w:rPr>
            </w:pPr>
            <w:r w:rsidRPr="000A3A53">
              <w:rPr>
                <w:highlight w:val="lightGray"/>
              </w:rPr>
              <w:t>dB</w:t>
            </w:r>
          </w:p>
        </w:tc>
        <w:tc>
          <w:tcPr>
            <w:tcW w:w="1396" w:type="dxa"/>
          </w:tcPr>
          <w:p w14:paraId="3BB87CCA"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2F9823BB"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7A9F884F" w14:textId="77777777" w:rsidR="000A3A53" w:rsidRPr="000A3A53" w:rsidRDefault="000A3A53" w:rsidP="00F00717">
            <w:pPr>
              <w:pStyle w:val="TAC"/>
              <w:rPr>
                <w:highlight w:val="lightGray"/>
              </w:rPr>
            </w:pPr>
            <w:r w:rsidRPr="000A3A53">
              <w:rPr>
                <w:highlight w:val="lightGray"/>
              </w:rPr>
              <w:t>17</w:t>
            </w:r>
          </w:p>
        </w:tc>
      </w:tr>
      <w:tr w:rsidR="000A3A53" w:rsidRPr="000A3A53" w14:paraId="6169F449" w14:textId="77777777" w:rsidTr="00F00717">
        <w:tc>
          <w:tcPr>
            <w:tcW w:w="3019" w:type="dxa"/>
            <w:shd w:val="clear" w:color="auto" w:fill="auto"/>
            <w:vAlign w:val="center"/>
          </w:tcPr>
          <w:p w14:paraId="28164783"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Ê</w:t>
            </w:r>
            <w:r w:rsidRPr="000A3A53">
              <w:rPr>
                <w:rFonts w:eastAsia="Calibri"/>
                <w:highlight w:val="lightGray"/>
                <w:vertAlign w:val="subscript"/>
              </w:rPr>
              <w:t>s</w:t>
            </w:r>
            <w:r w:rsidRPr="000A3A53">
              <w:rPr>
                <w:rFonts w:eastAsia="Calibri"/>
                <w:highlight w:val="lightGray"/>
              </w:rPr>
              <w:t>/I</w:t>
            </w:r>
            <w:r w:rsidRPr="000A3A53">
              <w:rPr>
                <w:rFonts w:eastAsia="Calibri"/>
                <w:highlight w:val="lightGray"/>
                <w:vertAlign w:val="subscript"/>
              </w:rPr>
              <w:t>ot</w:t>
            </w:r>
            <w:r w:rsidRPr="000A3A53">
              <w:rPr>
                <w:rFonts w:eastAsia="Calibri"/>
                <w:highlight w:val="lightGray"/>
                <w:vertAlign w:val="superscript"/>
              </w:rPr>
              <w:t>Note5</w:t>
            </w:r>
          </w:p>
        </w:tc>
        <w:tc>
          <w:tcPr>
            <w:tcW w:w="1147" w:type="dxa"/>
            <w:shd w:val="clear" w:color="auto" w:fill="auto"/>
          </w:tcPr>
          <w:p w14:paraId="79C24633" w14:textId="77777777" w:rsidR="000A3A53" w:rsidRPr="000A3A53" w:rsidRDefault="000A3A53" w:rsidP="00F00717">
            <w:pPr>
              <w:pStyle w:val="TAC"/>
              <w:rPr>
                <w:highlight w:val="lightGray"/>
              </w:rPr>
            </w:pPr>
            <w:r w:rsidRPr="000A3A53">
              <w:rPr>
                <w:highlight w:val="lightGray"/>
              </w:rPr>
              <w:t>dB</w:t>
            </w:r>
          </w:p>
        </w:tc>
        <w:tc>
          <w:tcPr>
            <w:tcW w:w="1396" w:type="dxa"/>
          </w:tcPr>
          <w:p w14:paraId="2D0C1C06"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449BD1A5"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28C67B03" w14:textId="77777777" w:rsidR="000A3A53" w:rsidRPr="000A3A53" w:rsidRDefault="000A3A53" w:rsidP="00F00717">
            <w:pPr>
              <w:pStyle w:val="TAC"/>
              <w:rPr>
                <w:highlight w:val="lightGray"/>
              </w:rPr>
            </w:pPr>
            <w:r w:rsidRPr="000A3A53">
              <w:rPr>
                <w:highlight w:val="lightGray"/>
              </w:rPr>
              <w:t>17</w:t>
            </w:r>
          </w:p>
        </w:tc>
      </w:tr>
      <w:tr w:rsidR="000A3A53" w:rsidRPr="000A3A53" w14:paraId="4C3F72BC" w14:textId="77777777" w:rsidTr="00F00717">
        <w:tc>
          <w:tcPr>
            <w:tcW w:w="3019" w:type="dxa"/>
            <w:shd w:val="clear" w:color="auto" w:fill="auto"/>
            <w:vAlign w:val="center"/>
          </w:tcPr>
          <w:p w14:paraId="38CD7853"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RSRP</w:t>
            </w:r>
            <w:r w:rsidRPr="000A3A53">
              <w:rPr>
                <w:rFonts w:eastAsia="Calibri"/>
                <w:highlight w:val="lightGray"/>
                <w:vertAlign w:val="superscript"/>
              </w:rPr>
              <w:t>Note5</w:t>
            </w:r>
          </w:p>
        </w:tc>
        <w:tc>
          <w:tcPr>
            <w:tcW w:w="1147" w:type="dxa"/>
            <w:shd w:val="clear" w:color="auto" w:fill="auto"/>
          </w:tcPr>
          <w:p w14:paraId="3D8DDFE5" w14:textId="77777777" w:rsidR="000A3A53" w:rsidRPr="000A3A53" w:rsidRDefault="000A3A53" w:rsidP="00F00717">
            <w:pPr>
              <w:pStyle w:val="TAC"/>
              <w:rPr>
                <w:highlight w:val="lightGray"/>
              </w:rPr>
            </w:pPr>
            <w:r w:rsidRPr="000A3A53">
              <w:rPr>
                <w:highlight w:val="lightGray"/>
              </w:rPr>
              <w:t>dBm/15kHz</w:t>
            </w:r>
          </w:p>
        </w:tc>
        <w:tc>
          <w:tcPr>
            <w:tcW w:w="1396" w:type="dxa"/>
          </w:tcPr>
          <w:p w14:paraId="06D32292"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6CE1EE5D"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32824FE2" w14:textId="77777777" w:rsidR="000A3A53" w:rsidRPr="000A3A53" w:rsidRDefault="000A3A53" w:rsidP="00F00717">
            <w:pPr>
              <w:pStyle w:val="TAC"/>
              <w:rPr>
                <w:highlight w:val="lightGray"/>
              </w:rPr>
            </w:pPr>
            <w:r w:rsidRPr="000A3A53">
              <w:rPr>
                <w:highlight w:val="lightGray"/>
              </w:rPr>
              <w:t>-87</w:t>
            </w:r>
          </w:p>
        </w:tc>
      </w:tr>
      <w:tr w:rsidR="000A3A53" w:rsidRPr="000A3A53" w14:paraId="408B59D8" w14:textId="77777777" w:rsidTr="00F00717">
        <w:tc>
          <w:tcPr>
            <w:tcW w:w="3019" w:type="dxa"/>
            <w:shd w:val="clear" w:color="auto" w:fill="auto"/>
            <w:vAlign w:val="center"/>
          </w:tcPr>
          <w:p w14:paraId="392163C6"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SCH_RP</w:t>
            </w:r>
            <w:r w:rsidRPr="000A3A53">
              <w:rPr>
                <w:rFonts w:eastAsia="Calibri"/>
                <w:highlight w:val="lightGray"/>
                <w:vertAlign w:val="superscript"/>
              </w:rPr>
              <w:t>Note5</w:t>
            </w:r>
          </w:p>
        </w:tc>
        <w:tc>
          <w:tcPr>
            <w:tcW w:w="1147" w:type="dxa"/>
            <w:shd w:val="clear" w:color="auto" w:fill="auto"/>
          </w:tcPr>
          <w:p w14:paraId="50FD75BA" w14:textId="77777777" w:rsidR="000A3A53" w:rsidRPr="000A3A53" w:rsidRDefault="000A3A53" w:rsidP="00F00717">
            <w:pPr>
              <w:pStyle w:val="TAC"/>
              <w:rPr>
                <w:highlight w:val="lightGray"/>
              </w:rPr>
            </w:pPr>
            <w:r w:rsidRPr="000A3A53">
              <w:rPr>
                <w:highlight w:val="lightGray"/>
              </w:rPr>
              <w:t>dBm/15kHz</w:t>
            </w:r>
          </w:p>
        </w:tc>
        <w:tc>
          <w:tcPr>
            <w:tcW w:w="1396" w:type="dxa"/>
          </w:tcPr>
          <w:p w14:paraId="269A2F66"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041912D5" w14:textId="77777777" w:rsidR="000A3A53" w:rsidRPr="000A3A53" w:rsidRDefault="000A3A53" w:rsidP="00F00717">
            <w:pPr>
              <w:pStyle w:val="TAC"/>
              <w:rPr>
                <w:highlight w:val="lightGray"/>
              </w:rPr>
            </w:pPr>
            <w:r w:rsidRPr="000A3A53">
              <w:rPr>
                <w:highlight w:val="lightGray"/>
              </w:rPr>
              <w:t>-Infinity</w:t>
            </w:r>
          </w:p>
        </w:tc>
        <w:tc>
          <w:tcPr>
            <w:tcW w:w="1773" w:type="dxa"/>
            <w:shd w:val="clear" w:color="auto" w:fill="auto"/>
          </w:tcPr>
          <w:p w14:paraId="50F42063" w14:textId="77777777" w:rsidR="000A3A53" w:rsidRPr="000A3A53" w:rsidRDefault="000A3A53" w:rsidP="00F00717">
            <w:pPr>
              <w:pStyle w:val="TAC"/>
              <w:rPr>
                <w:highlight w:val="lightGray"/>
              </w:rPr>
            </w:pPr>
            <w:r w:rsidRPr="000A3A53">
              <w:rPr>
                <w:highlight w:val="lightGray"/>
              </w:rPr>
              <w:t>-87</w:t>
            </w:r>
          </w:p>
        </w:tc>
      </w:tr>
      <w:tr w:rsidR="000A3A53" w:rsidRPr="000A3A53" w14:paraId="3527C810" w14:textId="77777777" w:rsidTr="00F00717">
        <w:tc>
          <w:tcPr>
            <w:tcW w:w="3019" w:type="dxa"/>
            <w:shd w:val="clear" w:color="auto" w:fill="auto"/>
            <w:vAlign w:val="center"/>
          </w:tcPr>
          <w:p w14:paraId="3D02922E" w14:textId="77777777" w:rsidR="000A3A53" w:rsidRPr="000A3A53" w:rsidRDefault="000A3A53" w:rsidP="00F00717">
            <w:pPr>
              <w:pStyle w:val="TAL"/>
              <w:rPr>
                <w:rFonts w:eastAsia="Calibri"/>
                <w:highlight w:val="lightGray"/>
                <w:vertAlign w:val="superscript"/>
              </w:rPr>
            </w:pPr>
            <w:r w:rsidRPr="000A3A53">
              <w:rPr>
                <w:rFonts w:eastAsia="Calibri"/>
                <w:highlight w:val="lightGray"/>
              </w:rPr>
              <w:t>Io</w:t>
            </w:r>
            <w:r w:rsidRPr="000A3A53">
              <w:rPr>
                <w:rFonts w:eastAsia="Calibri"/>
                <w:highlight w:val="lightGray"/>
                <w:vertAlign w:val="superscript"/>
              </w:rPr>
              <w:t>Note5</w:t>
            </w:r>
          </w:p>
        </w:tc>
        <w:tc>
          <w:tcPr>
            <w:tcW w:w="1147" w:type="dxa"/>
            <w:shd w:val="clear" w:color="auto" w:fill="auto"/>
          </w:tcPr>
          <w:p w14:paraId="26AEB8F7" w14:textId="77777777" w:rsidR="000A3A53" w:rsidRPr="000A3A53" w:rsidRDefault="000A3A53" w:rsidP="00F00717">
            <w:pPr>
              <w:pStyle w:val="TAC"/>
              <w:rPr>
                <w:highlight w:val="lightGray"/>
              </w:rPr>
            </w:pPr>
            <w:r w:rsidRPr="000A3A53">
              <w:rPr>
                <w:highlight w:val="lightGray"/>
              </w:rPr>
              <w:t>dBm/9MHz</w:t>
            </w:r>
          </w:p>
        </w:tc>
        <w:tc>
          <w:tcPr>
            <w:tcW w:w="1396" w:type="dxa"/>
          </w:tcPr>
          <w:p w14:paraId="17FAB5CC" w14:textId="77777777" w:rsidR="000A3A53" w:rsidRPr="000A3A53" w:rsidRDefault="000A3A53" w:rsidP="00F00717">
            <w:pPr>
              <w:pStyle w:val="TAC"/>
              <w:rPr>
                <w:highlight w:val="lightGray"/>
              </w:rPr>
            </w:pPr>
            <w:r w:rsidRPr="000A3A53">
              <w:rPr>
                <w:highlight w:val="lightGray"/>
              </w:rPr>
              <w:t>1, 2</w:t>
            </w:r>
          </w:p>
        </w:tc>
        <w:tc>
          <w:tcPr>
            <w:tcW w:w="2304" w:type="dxa"/>
            <w:shd w:val="clear" w:color="auto" w:fill="auto"/>
          </w:tcPr>
          <w:p w14:paraId="081D1354" w14:textId="77777777" w:rsidR="000A3A53" w:rsidRPr="000A3A53" w:rsidRDefault="000A3A53" w:rsidP="00F00717">
            <w:pPr>
              <w:pStyle w:val="TAC"/>
              <w:rPr>
                <w:highlight w:val="lightGray"/>
              </w:rPr>
            </w:pPr>
            <w:r w:rsidRPr="000A3A53">
              <w:rPr>
                <w:highlight w:val="lightGray"/>
              </w:rPr>
              <w:t>-73.21+10log (N</w:t>
            </w:r>
            <w:r w:rsidRPr="000A3A53">
              <w:rPr>
                <w:highlight w:val="lightGray"/>
                <w:vertAlign w:val="subscript"/>
              </w:rPr>
              <w:t>RB,c</w:t>
            </w:r>
            <w:r w:rsidRPr="000A3A53">
              <w:rPr>
                <w:highlight w:val="lightGray"/>
              </w:rPr>
              <w:t xml:space="preserve"> /50)</w:t>
            </w:r>
          </w:p>
        </w:tc>
        <w:tc>
          <w:tcPr>
            <w:tcW w:w="1773" w:type="dxa"/>
            <w:shd w:val="clear" w:color="auto" w:fill="auto"/>
          </w:tcPr>
          <w:p w14:paraId="5E7B242D" w14:textId="77777777" w:rsidR="000A3A53" w:rsidRPr="000A3A53" w:rsidRDefault="000A3A53" w:rsidP="00F00717">
            <w:pPr>
              <w:pStyle w:val="TAC"/>
              <w:rPr>
                <w:highlight w:val="lightGray"/>
              </w:rPr>
            </w:pPr>
            <w:r w:rsidRPr="000A3A53">
              <w:rPr>
                <w:highlight w:val="lightGray"/>
              </w:rPr>
              <w:t>-56.12+10log (N</w:t>
            </w:r>
            <w:r w:rsidRPr="000A3A53">
              <w:rPr>
                <w:highlight w:val="lightGray"/>
                <w:vertAlign w:val="subscript"/>
              </w:rPr>
              <w:t>RB,c</w:t>
            </w:r>
            <w:r w:rsidRPr="000A3A53">
              <w:rPr>
                <w:highlight w:val="lightGray"/>
              </w:rPr>
              <w:t xml:space="preserve"> /50)</w:t>
            </w:r>
          </w:p>
        </w:tc>
      </w:tr>
      <w:tr w:rsidR="000A3A53" w:rsidRPr="000A3A53" w14:paraId="22C2EDA5" w14:textId="77777777" w:rsidTr="00F00717">
        <w:tc>
          <w:tcPr>
            <w:tcW w:w="3019" w:type="dxa"/>
            <w:shd w:val="clear" w:color="auto" w:fill="auto"/>
            <w:vAlign w:val="center"/>
          </w:tcPr>
          <w:p w14:paraId="5232CF00" w14:textId="77777777" w:rsidR="000A3A53" w:rsidRPr="000A3A53" w:rsidRDefault="000A3A53" w:rsidP="00F00717">
            <w:pPr>
              <w:pStyle w:val="TAL"/>
              <w:rPr>
                <w:rFonts w:eastAsia="Calibri"/>
                <w:highlight w:val="lightGray"/>
              </w:rPr>
            </w:pPr>
            <w:r w:rsidRPr="000A3A53">
              <w:rPr>
                <w:rFonts w:eastAsia="Calibri"/>
                <w:highlight w:val="lightGray"/>
              </w:rPr>
              <w:t>Propagation Condition</w:t>
            </w:r>
          </w:p>
        </w:tc>
        <w:tc>
          <w:tcPr>
            <w:tcW w:w="1147" w:type="dxa"/>
            <w:shd w:val="clear" w:color="auto" w:fill="auto"/>
          </w:tcPr>
          <w:p w14:paraId="023C0DE4" w14:textId="77777777" w:rsidR="000A3A53" w:rsidRPr="000A3A53" w:rsidRDefault="000A3A53" w:rsidP="00F00717">
            <w:pPr>
              <w:pStyle w:val="TAC"/>
              <w:rPr>
                <w:highlight w:val="lightGray"/>
              </w:rPr>
            </w:pPr>
          </w:p>
        </w:tc>
        <w:tc>
          <w:tcPr>
            <w:tcW w:w="1396" w:type="dxa"/>
          </w:tcPr>
          <w:p w14:paraId="54EDA3F7" w14:textId="77777777" w:rsidR="000A3A53" w:rsidRPr="000A3A53" w:rsidRDefault="000A3A53" w:rsidP="00F00717">
            <w:pPr>
              <w:pStyle w:val="TAC"/>
              <w:rPr>
                <w:highlight w:val="lightGray"/>
              </w:rPr>
            </w:pPr>
            <w:r w:rsidRPr="000A3A53">
              <w:rPr>
                <w:highlight w:val="lightGray"/>
              </w:rPr>
              <w:t>1, 2</w:t>
            </w:r>
          </w:p>
        </w:tc>
        <w:tc>
          <w:tcPr>
            <w:tcW w:w="4077" w:type="dxa"/>
            <w:gridSpan w:val="2"/>
            <w:shd w:val="clear" w:color="auto" w:fill="auto"/>
          </w:tcPr>
          <w:p w14:paraId="3BB82728" w14:textId="77777777" w:rsidR="000A3A53" w:rsidRPr="000A3A53" w:rsidRDefault="000A3A53" w:rsidP="00F00717">
            <w:pPr>
              <w:pStyle w:val="TAC"/>
              <w:rPr>
                <w:highlight w:val="lightGray"/>
              </w:rPr>
            </w:pPr>
            <w:r w:rsidRPr="000A3A53">
              <w:rPr>
                <w:highlight w:val="lightGray"/>
              </w:rPr>
              <w:t>AWGN</w:t>
            </w:r>
          </w:p>
        </w:tc>
      </w:tr>
      <w:tr w:rsidR="000A3A53" w:rsidRPr="000A3A53" w14:paraId="281A0D16" w14:textId="77777777" w:rsidTr="00F00717">
        <w:tc>
          <w:tcPr>
            <w:tcW w:w="3019" w:type="dxa"/>
            <w:shd w:val="clear" w:color="auto" w:fill="auto"/>
            <w:vAlign w:val="center"/>
          </w:tcPr>
          <w:p w14:paraId="2B238AB1" w14:textId="77777777" w:rsidR="000A3A53" w:rsidRPr="000A3A53" w:rsidRDefault="000A3A53" w:rsidP="00F00717">
            <w:pPr>
              <w:pStyle w:val="TAL"/>
              <w:rPr>
                <w:rFonts w:eastAsia="Calibri"/>
                <w:highlight w:val="lightGray"/>
              </w:rPr>
            </w:pPr>
            <w:r w:rsidRPr="000A3A53">
              <w:rPr>
                <w:rFonts w:eastAsia="Calibri"/>
                <w:highlight w:val="lightGray"/>
              </w:rPr>
              <w:t>Antenna Configuration and Correlation Matrix</w:t>
            </w:r>
          </w:p>
        </w:tc>
        <w:tc>
          <w:tcPr>
            <w:tcW w:w="1147" w:type="dxa"/>
            <w:shd w:val="clear" w:color="auto" w:fill="auto"/>
          </w:tcPr>
          <w:p w14:paraId="0D8C612D" w14:textId="77777777" w:rsidR="000A3A53" w:rsidRPr="000A3A53" w:rsidRDefault="000A3A53" w:rsidP="00F00717">
            <w:pPr>
              <w:pStyle w:val="TAC"/>
              <w:rPr>
                <w:highlight w:val="lightGray"/>
              </w:rPr>
            </w:pPr>
          </w:p>
        </w:tc>
        <w:tc>
          <w:tcPr>
            <w:tcW w:w="1396" w:type="dxa"/>
          </w:tcPr>
          <w:p w14:paraId="5D78A9A7" w14:textId="77777777" w:rsidR="000A3A53" w:rsidRPr="000A3A53" w:rsidRDefault="000A3A53" w:rsidP="00F00717">
            <w:pPr>
              <w:pStyle w:val="TAC"/>
              <w:rPr>
                <w:highlight w:val="lightGray"/>
              </w:rPr>
            </w:pPr>
            <w:r w:rsidRPr="000A3A53">
              <w:rPr>
                <w:highlight w:val="lightGray"/>
              </w:rPr>
              <w:t>1, 2</w:t>
            </w:r>
          </w:p>
        </w:tc>
        <w:tc>
          <w:tcPr>
            <w:tcW w:w="4077" w:type="dxa"/>
            <w:gridSpan w:val="2"/>
            <w:shd w:val="clear" w:color="auto" w:fill="auto"/>
          </w:tcPr>
          <w:p w14:paraId="79114F3F" w14:textId="77777777" w:rsidR="000A3A53" w:rsidRPr="000A3A53" w:rsidRDefault="000A3A53" w:rsidP="00F00717">
            <w:pPr>
              <w:pStyle w:val="TAC"/>
              <w:rPr>
                <w:highlight w:val="lightGray"/>
              </w:rPr>
            </w:pPr>
            <w:r w:rsidRPr="000A3A53">
              <w:rPr>
                <w:highlight w:val="lightGray"/>
              </w:rPr>
              <w:t>1x2</w:t>
            </w:r>
          </w:p>
        </w:tc>
      </w:tr>
      <w:tr w:rsidR="000A3A53" w:rsidRPr="000A3A53" w14:paraId="4DC3CF13" w14:textId="77777777" w:rsidTr="00F00717">
        <w:tc>
          <w:tcPr>
            <w:tcW w:w="9639" w:type="dxa"/>
            <w:gridSpan w:val="5"/>
            <w:shd w:val="clear" w:color="auto" w:fill="auto"/>
            <w:vAlign w:val="center"/>
          </w:tcPr>
          <w:p w14:paraId="0A74DFBC" w14:textId="77777777" w:rsidR="000A3A53" w:rsidRPr="000A3A53" w:rsidRDefault="000A3A53" w:rsidP="00F00717">
            <w:pPr>
              <w:pStyle w:val="TAN"/>
              <w:rPr>
                <w:highlight w:val="lightGray"/>
              </w:rPr>
            </w:pPr>
            <w:r w:rsidRPr="000A3A53">
              <w:rPr>
                <w:highlight w:val="lightGray"/>
              </w:rPr>
              <w:t>Note 1:</w:t>
            </w:r>
            <w:r w:rsidRPr="000A3A53">
              <w:rPr>
                <w:highlight w:val="lightGray"/>
              </w:rPr>
              <w:tab/>
              <w:t>Special subframe and uplink-downlink configurations are specified in table 4.2-1 in TS 36.211 [23].</w:t>
            </w:r>
          </w:p>
          <w:p w14:paraId="40B7E180" w14:textId="77777777" w:rsidR="000A3A53" w:rsidRPr="000A3A53" w:rsidRDefault="000A3A53" w:rsidP="00F00717">
            <w:pPr>
              <w:pStyle w:val="TAN"/>
              <w:rPr>
                <w:highlight w:val="lightGray"/>
              </w:rPr>
            </w:pPr>
            <w:r w:rsidRPr="000A3A53">
              <w:rPr>
                <w:highlight w:val="lightGray"/>
              </w:rPr>
              <w:t>Note 2:</w:t>
            </w:r>
            <w:r w:rsidRPr="000A3A53">
              <w:rPr>
                <w:highlight w:val="lightGray"/>
              </w:rPr>
              <w:tab/>
              <w:t>DL RMCs and OCNG patterns are specified in clauses A 3.1 and A 3.2 of TS 36.133 [15] respectively.</w:t>
            </w:r>
          </w:p>
          <w:p w14:paraId="6952B9CC" w14:textId="77777777" w:rsidR="000A3A53" w:rsidRPr="000A3A53" w:rsidRDefault="000A3A53" w:rsidP="00F00717">
            <w:pPr>
              <w:pStyle w:val="TAN"/>
              <w:rPr>
                <w:highlight w:val="lightGray"/>
                <w:lang w:eastAsia="ja-JP"/>
              </w:rPr>
            </w:pPr>
            <w:r w:rsidRPr="000A3A53">
              <w:rPr>
                <w:highlight w:val="lightGray"/>
              </w:rPr>
              <w:t>Note 3:</w:t>
            </w:r>
            <w:r w:rsidRPr="000A3A53">
              <w:rPr>
                <w:highlight w:val="lightGray"/>
              </w:rPr>
              <w:tab/>
              <w:t>OCNG shall be used such that all cells are fully allocated and a constant total transmitted power spectral density is achieved for all OFDM symbols.</w:t>
            </w:r>
          </w:p>
          <w:p w14:paraId="25AEC032" w14:textId="77777777" w:rsidR="000A3A53" w:rsidRPr="000A3A53" w:rsidRDefault="000A3A53" w:rsidP="00F00717">
            <w:pPr>
              <w:pStyle w:val="TAN"/>
              <w:rPr>
                <w:highlight w:val="lightGray"/>
              </w:rPr>
            </w:pPr>
            <w:r w:rsidRPr="000A3A53">
              <w:rPr>
                <w:highlight w:val="lightGray"/>
              </w:rPr>
              <w:t>Note 4:</w:t>
            </w:r>
            <w:r w:rsidRPr="000A3A53">
              <w:rPr>
                <w:highlight w:val="lightGray"/>
              </w:rPr>
              <w:tab/>
              <w:t>Interference from other cells and noise sources not specified in the test is assumed to be constant over subcarriers and time and shall be modelled as AWGN of appropriate power for N</w:t>
            </w:r>
            <w:r w:rsidRPr="000A3A53">
              <w:rPr>
                <w:highlight w:val="lightGray"/>
                <w:vertAlign w:val="subscript"/>
              </w:rPr>
              <w:t>oc</w:t>
            </w:r>
            <w:r w:rsidRPr="000A3A53">
              <w:rPr>
                <w:highlight w:val="lightGray"/>
              </w:rPr>
              <w:t xml:space="preserve"> to be fulfilled.</w:t>
            </w:r>
          </w:p>
          <w:p w14:paraId="3C100605" w14:textId="77777777" w:rsidR="000A3A53" w:rsidRPr="000A3A53" w:rsidRDefault="000A3A53" w:rsidP="00F00717">
            <w:pPr>
              <w:pStyle w:val="TAN"/>
              <w:rPr>
                <w:rFonts w:eastAsia="Malgun Gothic"/>
                <w:highlight w:val="lightGray"/>
              </w:rPr>
            </w:pPr>
            <w:r w:rsidRPr="000A3A53">
              <w:rPr>
                <w:highlight w:val="lightGray"/>
              </w:rPr>
              <w:t>Note 5:</w:t>
            </w:r>
            <w:r w:rsidRPr="000A3A53">
              <w:rPr>
                <w:highlight w:val="lightGray"/>
              </w:rPr>
              <w:tab/>
            </w:r>
            <w:r w:rsidRPr="000A3A53">
              <w:rPr>
                <w:rFonts w:eastAsia="Calibri"/>
                <w:highlight w:val="lightGray"/>
              </w:rPr>
              <w:t>Ê</w:t>
            </w:r>
            <w:r w:rsidRPr="000A3A53">
              <w:rPr>
                <w:rFonts w:eastAsia="Calibri"/>
                <w:highlight w:val="lightGray"/>
                <w:vertAlign w:val="subscript"/>
              </w:rPr>
              <w:t>s</w:t>
            </w:r>
            <w:r w:rsidRPr="000A3A53">
              <w:rPr>
                <w:rFonts w:eastAsia="Calibri"/>
                <w:highlight w:val="lightGray"/>
              </w:rPr>
              <w:t>/I</w:t>
            </w:r>
            <w:r w:rsidRPr="000A3A53">
              <w:rPr>
                <w:rFonts w:eastAsia="Calibri"/>
                <w:highlight w:val="lightGray"/>
                <w:vertAlign w:val="subscript"/>
              </w:rPr>
              <w:t>ot</w:t>
            </w:r>
            <w:r w:rsidRPr="000A3A53">
              <w:rPr>
                <w:highlight w:val="lightGray"/>
              </w:rPr>
              <w:t>, RSRP, SCH_RP and Io levels have been derived from other parameters for information purposes. They are not settable parameters themselves.</w:t>
            </w:r>
          </w:p>
        </w:tc>
      </w:tr>
    </w:tbl>
    <w:p w14:paraId="6BEBDCE6" w14:textId="77777777" w:rsidR="000A3A53" w:rsidRPr="000A3A53" w:rsidRDefault="000A3A53" w:rsidP="000A3A53">
      <w:pPr>
        <w:rPr>
          <w:highlight w:val="lightGray"/>
        </w:rPr>
      </w:pPr>
    </w:p>
    <w:p w14:paraId="52864AF4" w14:textId="77777777" w:rsidR="000A3A53" w:rsidRPr="000A3A53" w:rsidRDefault="000A3A53" w:rsidP="000A3A53">
      <w:pPr>
        <w:pStyle w:val="Heading5"/>
        <w:rPr>
          <w:highlight w:val="lightGray"/>
        </w:rPr>
      </w:pPr>
      <w:r w:rsidRPr="000A3A53">
        <w:rPr>
          <w:highlight w:val="lightGray"/>
        </w:rPr>
        <w:lastRenderedPageBreak/>
        <w:t>A.11.5.3.1.2</w:t>
      </w:r>
      <w:r w:rsidRPr="000A3A53">
        <w:rPr>
          <w:highlight w:val="lightGray"/>
        </w:rPr>
        <w:tab/>
        <w:t>Test Requirements</w:t>
      </w:r>
    </w:p>
    <w:p w14:paraId="04F665F6" w14:textId="77777777" w:rsidR="000A3A53" w:rsidRPr="000A3A53" w:rsidRDefault="000A3A53" w:rsidP="000A3A53">
      <w:pPr>
        <w:rPr>
          <w:highlight w:val="lightGray"/>
        </w:rPr>
      </w:pPr>
      <w:r w:rsidRPr="000A3A53">
        <w:rPr>
          <w:highlight w:val="lightGray"/>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7BB23062" w14:textId="77777777" w:rsidR="000A3A53" w:rsidRPr="000A3A53" w:rsidRDefault="000A3A53" w:rsidP="000A3A53">
      <w:pPr>
        <w:rPr>
          <w:highlight w:val="lightGray"/>
        </w:rPr>
      </w:pPr>
      <w:r w:rsidRPr="000A3A53">
        <w:rPr>
          <w:highlight w:val="lightGray"/>
        </w:rPr>
        <w:t>The UE shall not send event-triggered measurement reports as long as the reporting criteria is not fulfilled.</w:t>
      </w:r>
    </w:p>
    <w:p w14:paraId="7DF70B45" w14:textId="77777777" w:rsidR="000A3A53" w:rsidRPr="001C0E1B" w:rsidRDefault="000A3A53" w:rsidP="000A3A53">
      <w:r w:rsidRPr="000A3A53">
        <w:rPr>
          <w:highlight w:val="lightGray"/>
        </w:rPr>
        <w:t>The rate of correct events observed during repeated tests shall be at least 90%.</w:t>
      </w:r>
    </w:p>
    <w:p w14:paraId="26FCDF32"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E0B4653" w14:textId="7BAA5769" w:rsidR="00E6092F" w:rsidRDefault="001C3034" w:rsidP="00E6092F">
      <w:pPr>
        <w:overflowPunct/>
        <w:jc w:val="both"/>
        <w:textAlignment w:val="auto"/>
        <w:rPr>
          <w:rFonts w:ascii="Arial" w:hAnsi="Arial"/>
        </w:rPr>
      </w:pPr>
      <w:r>
        <w:rPr>
          <w:rFonts w:ascii="Arial" w:hAnsi="Arial"/>
        </w:rPr>
        <w:t>The test case has 2</w:t>
      </w:r>
      <w:r w:rsidR="00E6092F" w:rsidRPr="002F42A7">
        <w:rPr>
          <w:rFonts w:ascii="Arial" w:hAnsi="Arial"/>
        </w:rPr>
        <w:t xml:space="preserve"> time periods: T1</w:t>
      </w:r>
      <w:r>
        <w:rPr>
          <w:rFonts w:ascii="Arial" w:hAnsi="Arial"/>
        </w:rPr>
        <w:t xml:space="preserve"> and T2</w:t>
      </w:r>
      <w:r w:rsidR="00E6092F" w:rsidRPr="002F42A7">
        <w:rPr>
          <w:rFonts w:ascii="Arial" w:hAnsi="Arial"/>
        </w:rPr>
        <w:t>. To analyse the test case</w:t>
      </w:r>
      <w:r w:rsidR="00312D7F">
        <w:rPr>
          <w:rFonts w:ascii="Arial" w:hAnsi="Arial"/>
        </w:rPr>
        <w:t>,</w:t>
      </w:r>
      <w:r w:rsidR="00E6092F"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2195AABB" w14:textId="44EF6810" w:rsidR="004D6C3C" w:rsidRDefault="004D6C3C" w:rsidP="00B17200">
      <w:pPr>
        <w:overflowPunct/>
        <w:textAlignment w:val="auto"/>
      </w:pPr>
    </w:p>
    <w:p w14:paraId="2F7819C9" w14:textId="40D3B637" w:rsidR="0080630B" w:rsidRDefault="001E7A33" w:rsidP="00EA7CF4">
      <w:pPr>
        <w:overflowPunct/>
        <w:jc w:val="center"/>
        <w:textAlignment w:val="auto"/>
      </w:pPr>
      <w:r>
        <w:object w:dxaOrig="7851" w:dyaOrig="6521" w14:anchorId="1B5902F8">
          <v:shape id="_x0000_i1119" type="#_x0000_t75" style="width:392.75pt;height:326.1pt" o:ole="">
            <v:imagedata r:id="rId19" o:title=""/>
          </v:shape>
          <o:OLEObject Type="Embed" ProgID="Visio.Drawing.15" ShapeID="_x0000_i1119" DrawAspect="Content" ObjectID="_1790672122" r:id="rId20"/>
        </w:object>
      </w:r>
    </w:p>
    <w:p w14:paraId="05C393D7" w14:textId="39E3D8F0" w:rsidR="00006191" w:rsidRDefault="00006191" w:rsidP="00B17200">
      <w:pPr>
        <w:overflowPunct/>
        <w:textAlignment w:val="auto"/>
      </w:pPr>
    </w:p>
    <w:p w14:paraId="773B02B5" w14:textId="77777777" w:rsidR="000B79A2" w:rsidRPr="00D72012" w:rsidRDefault="000B79A2" w:rsidP="000B79A2">
      <w:pPr>
        <w:jc w:val="both"/>
        <w:rPr>
          <w:rFonts w:ascii="Arial" w:hAnsi="Arial" w:cs="Arial"/>
          <w:u w:val="single"/>
        </w:rPr>
      </w:pPr>
      <w:r w:rsidRPr="002057B7">
        <w:rPr>
          <w:rFonts w:ascii="Arial" w:hAnsi="Arial" w:cs="Arial"/>
          <w:u w:val="single"/>
        </w:rPr>
        <w:t>3.1 Observations</w:t>
      </w:r>
    </w:p>
    <w:p w14:paraId="2DE3DF0E" w14:textId="2D629D11" w:rsidR="000B79A2" w:rsidRDefault="000B79A2" w:rsidP="000B79A2">
      <w:pPr>
        <w:numPr>
          <w:ilvl w:val="0"/>
          <w:numId w:val="48"/>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Pr>
          <w:rFonts w:ascii="Arial" w:hAnsi="Arial"/>
        </w:rPr>
        <w:t>its 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5</w:t>
      </w:r>
      <w:r w:rsidRPr="00D63D6D">
        <w:rPr>
          <w:rFonts w:ascii="Arial" w:hAnsi="Arial" w:hint="eastAsia"/>
        </w:rPr>
        <w:t>dB</w:t>
      </w:r>
      <w:r w:rsidRPr="00D63D6D">
        <w:rPr>
          <w:rFonts w:ascii="Arial" w:hAnsi="Arial"/>
        </w:rPr>
        <w:t>m</w:t>
      </w:r>
      <w:r>
        <w:rPr>
          <w:rFonts w:ascii="Arial" w:hAnsi="Arial" w:hint="eastAsia"/>
        </w:rPr>
        <w:t>.</w:t>
      </w:r>
    </w:p>
    <w:p w14:paraId="19F0D4F6" w14:textId="77777777" w:rsidR="000B79A2" w:rsidRDefault="000B79A2" w:rsidP="000B79A2">
      <w:pPr>
        <w:numPr>
          <w:ilvl w:val="0"/>
          <w:numId w:val="48"/>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Pr>
          <w:rFonts w:ascii="Arial" w:hAnsi="Arial"/>
        </w:rPr>
        <w:t xml:space="preserve">is powered on </w:t>
      </w:r>
      <w:r>
        <w:rPr>
          <w:rFonts w:ascii="Arial" w:hAnsi="Arial" w:hint="eastAsia"/>
        </w:rPr>
        <w:t>during T2</w:t>
      </w:r>
      <w:r>
        <w:rPr>
          <w:rFonts w:ascii="Arial" w:hAnsi="Arial"/>
        </w:rPr>
        <w:t>, above the b2-Threshold2EUTRA, and its RSRP is -87dBm</w:t>
      </w:r>
    </w:p>
    <w:p w14:paraId="2433638F" w14:textId="66638BD6" w:rsidR="000B79A2" w:rsidRDefault="000B79A2" w:rsidP="000B79A2">
      <w:pPr>
        <w:numPr>
          <w:ilvl w:val="0"/>
          <w:numId w:val="48"/>
        </w:numPr>
        <w:overflowPunct/>
        <w:autoSpaceDE/>
        <w:autoSpaceDN/>
        <w:adjustRightInd/>
        <w:textAlignment w:val="auto"/>
        <w:rPr>
          <w:rFonts w:ascii="Arial" w:hAnsi="Arial"/>
        </w:rPr>
      </w:pPr>
      <w:r>
        <w:rPr>
          <w:rFonts w:ascii="Arial" w:hAnsi="Arial"/>
        </w:rPr>
        <w:t>During T2 the SSB_RP of Cell 1 reduces to -10</w:t>
      </w:r>
      <w:r>
        <w:rPr>
          <w:rFonts w:ascii="Arial" w:hAnsi="Arial"/>
        </w:rPr>
        <w:t>5</w:t>
      </w:r>
      <w:r>
        <w:rPr>
          <w:rFonts w:ascii="Arial" w:hAnsi="Arial"/>
        </w:rPr>
        <w:t>dBm, which is below b2-Threshold1.</w:t>
      </w:r>
    </w:p>
    <w:p w14:paraId="627F289C" w14:textId="77777777" w:rsidR="000B79A2" w:rsidRDefault="000B79A2" w:rsidP="000B79A2">
      <w:pPr>
        <w:numPr>
          <w:ilvl w:val="0"/>
          <w:numId w:val="48"/>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applies on AWGN for both Cell 1 and Cell 2.</w:t>
      </w:r>
    </w:p>
    <w:p w14:paraId="0F7771C6" w14:textId="77777777" w:rsidR="000B79A2" w:rsidRPr="00F77055" w:rsidRDefault="000B79A2" w:rsidP="000B79A2">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745475EB" w14:textId="77777777" w:rsidR="000B79A2" w:rsidRPr="00C87013" w:rsidRDefault="000B79A2" w:rsidP="000B79A2">
      <w:pPr>
        <w:overflowPunct/>
        <w:spacing w:before="120" w:after="120"/>
        <w:jc w:val="both"/>
        <w:textAlignment w:val="auto"/>
        <w:rPr>
          <w:rFonts w:ascii="Arial" w:hAnsi="Arial"/>
          <w:u w:val="single"/>
        </w:rPr>
      </w:pPr>
      <w:r>
        <w:rPr>
          <w:rFonts w:ascii="Arial" w:hAnsi="Arial"/>
          <w:u w:val="single"/>
        </w:rPr>
        <w:lastRenderedPageBreak/>
        <w:t>General approach</w:t>
      </w:r>
    </w:p>
    <w:p w14:paraId="673CB307" w14:textId="77777777" w:rsidR="000B79A2" w:rsidRPr="00BF3F7B" w:rsidRDefault="000B79A2" w:rsidP="000B79A2">
      <w:pPr>
        <w:overflowPunct/>
        <w:spacing w:after="120"/>
        <w:jc w:val="both"/>
        <w:textAlignment w:val="auto"/>
        <w:rPr>
          <w:rFonts w:ascii="Arial" w:hAnsi="Arial"/>
        </w:rPr>
      </w:pPr>
      <w:r>
        <w:rPr>
          <w:rFonts w:ascii="Arial" w:hAnsi="Arial"/>
        </w:rPr>
        <w:t xml:space="preserve">The general approach is given in the steps below:    </w:t>
      </w:r>
    </w:p>
    <w:p w14:paraId="1EACFAB9" w14:textId="77777777" w:rsidR="000B79A2" w:rsidRPr="00625B5F" w:rsidRDefault="000B79A2" w:rsidP="000B79A2">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6D1B4340"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49EFE95B"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Define uncertainties for a minimum set of parameters</w:t>
      </w:r>
    </w:p>
    <w:p w14:paraId="13D832AF"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681D2941"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41C49FF8"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2F39C283" w14:textId="77777777" w:rsidR="000B79A2" w:rsidRDefault="000B79A2" w:rsidP="000B79A2">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55E7F820" w14:textId="77777777" w:rsidR="000B79A2" w:rsidRDefault="000B79A2" w:rsidP="000B79A2">
      <w:pPr>
        <w:overflowPunct/>
        <w:spacing w:after="120"/>
        <w:jc w:val="both"/>
        <w:textAlignment w:val="auto"/>
        <w:rPr>
          <w:rFonts w:ascii="Arial" w:hAnsi="Arial"/>
        </w:rPr>
      </w:pPr>
    </w:p>
    <w:p w14:paraId="3F26C9FA" w14:textId="77777777" w:rsidR="000B79A2" w:rsidRPr="00BF3F7B" w:rsidRDefault="000B79A2" w:rsidP="000B79A2">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2996D038" w14:textId="77777777" w:rsidR="00260B05" w:rsidRPr="006B42F1" w:rsidRDefault="00260B05" w:rsidP="00260B05">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9BEC545" w14:textId="77777777" w:rsidR="00260B05" w:rsidRDefault="00260B05" w:rsidP="00260B05">
      <w:pPr>
        <w:overflowPunct/>
        <w:jc w:val="both"/>
        <w:textAlignment w:val="auto"/>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11.5.3.1</w:t>
      </w:r>
      <w:r>
        <w:rPr>
          <w:rFonts w:ascii="Arial" w:hAnsi="Arial" w:hint="eastAsia"/>
          <w:lang w:eastAsia="zh-CN"/>
        </w:rPr>
        <w:t>-</w:t>
      </w:r>
      <w:r>
        <w:rPr>
          <w:rFonts w:ascii="Arial" w:hAnsi="Arial"/>
          <w:lang w:eastAsia="zh-CN"/>
        </w:rPr>
        <w:t>2</w:t>
      </w:r>
      <w:r>
        <w:rPr>
          <w:rFonts w:ascii="Arial" w:hAnsi="Arial" w:hint="eastAsia"/>
          <w:lang w:eastAsia="zh-CN"/>
        </w:rPr>
        <w:t>, A.</w:t>
      </w:r>
      <w:r w:rsidRPr="00C80B70">
        <w:rPr>
          <w:rFonts w:ascii="Arial" w:hAnsi="Arial"/>
          <w:lang w:eastAsia="zh-CN"/>
        </w:rPr>
        <w:t xml:space="preserve"> </w:t>
      </w:r>
      <w:r>
        <w:rPr>
          <w:rFonts w:ascii="Arial" w:hAnsi="Arial"/>
          <w:lang w:eastAsia="zh-CN"/>
        </w:rPr>
        <w:t>11.5.3.1</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sidRPr="00C80B70">
        <w:rPr>
          <w:rFonts w:ascii="Arial" w:hAnsi="Arial"/>
          <w:lang w:eastAsia="zh-CN"/>
        </w:rPr>
        <w:t xml:space="preserve"> </w:t>
      </w:r>
      <w:r>
        <w:rPr>
          <w:rFonts w:ascii="Arial" w:hAnsi="Arial"/>
          <w:lang w:eastAsia="zh-CN"/>
        </w:rPr>
        <w:t>11.5.3.1</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b2-Threshold2E</w:t>
      </w:r>
      <w:r w:rsidRPr="00AD0A1E">
        <w:rPr>
          <w:rFonts w:ascii="Arial" w:hAnsi="Arial"/>
          <w:b/>
        </w:rPr>
        <w:t>UTRA</w:t>
      </w:r>
      <w:r>
        <w:rPr>
          <w:rFonts w:ascii="Arial" w:hAnsi="Arial"/>
          <w:b/>
        </w:rPr>
        <w:t>N</w:t>
      </w:r>
      <w:r>
        <w:rPr>
          <w:rFonts w:ascii="Arial" w:hAnsi="Arial"/>
        </w:rPr>
        <w:t xml:space="preserve"> </w:t>
      </w:r>
      <w:r w:rsidRPr="00D514AA">
        <w:rPr>
          <w:rFonts w:ascii="Arial" w:hAnsi="Arial"/>
        </w:rPr>
        <w:t>are also copied, although these are not subject to uncertainty</w:t>
      </w:r>
      <w:r>
        <w:rPr>
          <w:rFonts w:ascii="Arial" w:hAnsi="Arial"/>
        </w:rPr>
        <w:t>.</w:t>
      </w:r>
    </w:p>
    <w:p w14:paraId="6C1E8A0E" w14:textId="77777777" w:rsidR="00D312C0" w:rsidRPr="006B42F1" w:rsidRDefault="00D312C0" w:rsidP="00D312C0">
      <w:pPr>
        <w:overflowPunct/>
        <w:spacing w:before="120" w:after="120"/>
        <w:jc w:val="both"/>
        <w:textAlignment w:val="auto"/>
        <w:rPr>
          <w:rFonts w:ascii="Arial" w:hAnsi="Arial"/>
          <w:u w:val="single"/>
        </w:rPr>
      </w:pPr>
      <w:r>
        <w:rPr>
          <w:rFonts w:ascii="Arial" w:hAnsi="Arial"/>
          <w:u w:val="single"/>
        </w:rPr>
        <w:t>b) Derived parameters</w:t>
      </w:r>
    </w:p>
    <w:p w14:paraId="6AA31E37" w14:textId="77777777" w:rsidR="00D312C0" w:rsidRDefault="00D312C0" w:rsidP="00D312C0">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0ECB09D0" w14:textId="77777777" w:rsidR="00D312C0" w:rsidRPr="00971DAD" w:rsidRDefault="00D312C0" w:rsidP="00D312C0">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1E441E45" w14:textId="77777777" w:rsidR="00D312C0" w:rsidRPr="00971DAD" w:rsidRDefault="00D312C0" w:rsidP="00D312C0">
      <w:pPr>
        <w:pStyle w:val="ListParagraph1"/>
        <w:numPr>
          <w:ilvl w:val="0"/>
          <w:numId w:val="44"/>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364A0F43" w14:textId="77777777" w:rsidR="00D312C0" w:rsidRPr="00B030FC" w:rsidRDefault="00D312C0" w:rsidP="00D312C0">
      <w:pPr>
        <w:pStyle w:val="ListParagraph1"/>
        <w:numPr>
          <w:ilvl w:val="0"/>
          <w:numId w:val="44"/>
        </w:numPr>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Cell 2 RSRP –</w:t>
      </w:r>
      <w:r w:rsidRPr="00AE4895">
        <w:rPr>
          <w:rFonts w:ascii="Arial" w:eastAsia="SimSun"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81A2DC4" w14:textId="77777777" w:rsidR="00D312C0" w:rsidRPr="006B42F1" w:rsidRDefault="00D312C0" w:rsidP="00D312C0">
      <w:pPr>
        <w:overflowPunct/>
        <w:spacing w:before="120" w:after="120"/>
        <w:jc w:val="both"/>
        <w:textAlignment w:val="auto"/>
        <w:rPr>
          <w:rFonts w:ascii="Arial" w:hAnsi="Arial"/>
          <w:u w:val="single"/>
        </w:rPr>
      </w:pPr>
      <w:r>
        <w:rPr>
          <w:rFonts w:ascii="Arial" w:hAnsi="Arial"/>
          <w:u w:val="single"/>
        </w:rPr>
        <w:t>c) Uncertainties</w:t>
      </w:r>
    </w:p>
    <w:p w14:paraId="4F5A945D" w14:textId="77777777" w:rsidR="00D312C0" w:rsidRDefault="00D312C0" w:rsidP="00D312C0">
      <w:pPr>
        <w:rPr>
          <w:rFonts w:ascii="Arial" w:hAnsi="Arial"/>
        </w:rPr>
      </w:pPr>
      <w:r>
        <w:rPr>
          <w:rFonts w:ascii="Arial" w:hAnsi="Arial"/>
        </w:rPr>
        <w:t>The SS provides 1 E-UTRAN Cell and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AWGN </w:t>
      </w:r>
      <w:r w:rsidRPr="000B76B5">
        <w:rPr>
          <w:rFonts w:ascii="Arial" w:hAnsi="Arial"/>
        </w:rPr>
        <w:t>to the UE. We propose to control the following parameters:</w:t>
      </w:r>
    </w:p>
    <w:p w14:paraId="60FA9DA8"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Frequency 1 AWGN Absolute power,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1.5 dB</w:t>
      </w:r>
    </w:p>
    <w:p w14:paraId="097F2920"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Ratio of NR Cell signal / noise, Ês</w:t>
      </w:r>
      <w:r w:rsidRPr="00216554">
        <w:rPr>
          <w:rFonts w:ascii="Arial" w:hAnsi="Arial"/>
          <w:vertAlign w:val="subscript"/>
        </w:rPr>
        <w:t>1</w:t>
      </w:r>
      <w:r w:rsidRPr="00216554">
        <w:rPr>
          <w:rFonts w:ascii="Arial" w:hAnsi="Arial"/>
        </w:rPr>
        <w:t xml:space="preserve"> /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0.3 dB</w:t>
      </w:r>
    </w:p>
    <w:p w14:paraId="6E596419"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Frequency 2 AWGN Absolute power,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1.5 dB</w:t>
      </w:r>
    </w:p>
    <w:p w14:paraId="76620B1D" w14:textId="77777777" w:rsidR="00D312C0" w:rsidRPr="00216554" w:rsidRDefault="00D312C0" w:rsidP="00D312C0">
      <w:pPr>
        <w:numPr>
          <w:ilvl w:val="0"/>
          <w:numId w:val="25"/>
        </w:numPr>
        <w:overflowPunct/>
        <w:spacing w:after="60"/>
        <w:jc w:val="both"/>
        <w:textAlignment w:val="auto"/>
        <w:rPr>
          <w:rFonts w:ascii="Arial" w:hAnsi="Arial"/>
        </w:rPr>
      </w:pPr>
      <w:r w:rsidRPr="00216554">
        <w:rPr>
          <w:rFonts w:ascii="Arial" w:hAnsi="Arial"/>
        </w:rPr>
        <w:t>Ratio of E-UTRA Cell signal / noise, Ês</w:t>
      </w:r>
      <w:r w:rsidRPr="00216554">
        <w:rPr>
          <w:rFonts w:ascii="Arial" w:hAnsi="Arial"/>
          <w:vertAlign w:val="subscript"/>
        </w:rPr>
        <w:t>2</w:t>
      </w:r>
      <w:r w:rsidRPr="00216554">
        <w:rPr>
          <w:rFonts w:ascii="Arial" w:hAnsi="Arial"/>
        </w:rPr>
        <w:t xml:space="preserve"> / N</w:t>
      </w:r>
      <w:r w:rsidRPr="00216554">
        <w:rPr>
          <w:rFonts w:ascii="Arial" w:hAnsi="Arial"/>
          <w:vertAlign w:val="subscript"/>
        </w:rPr>
        <w:t>oc</w:t>
      </w:r>
      <w:r w:rsidRPr="00216554">
        <w:rPr>
          <w:rFonts w:ascii="Arial" w:hAnsi="Arial"/>
        </w:rPr>
        <w:t xml:space="preserve"> </w:t>
      </w:r>
      <w:r w:rsidRPr="00216554">
        <w:rPr>
          <w:rFonts w:ascii="Arial" w:hAnsi="Arial"/>
          <w:noProof/>
          <w:lang w:eastAsia="sv-SE"/>
        </w:rPr>
        <w:t>±</w:t>
      </w:r>
      <w:r w:rsidRPr="00216554">
        <w:rPr>
          <w:rFonts w:ascii="Arial" w:hAnsi="Arial"/>
          <w:noProof/>
        </w:rPr>
        <w:t>0.3 dB</w:t>
      </w:r>
    </w:p>
    <w:p w14:paraId="2A515770" w14:textId="77777777" w:rsidR="00D312C0" w:rsidRDefault="00D312C0" w:rsidP="00D312C0">
      <w:pPr>
        <w:overflowPunct/>
        <w:spacing w:after="60"/>
        <w:ind w:left="397"/>
        <w:jc w:val="both"/>
        <w:textAlignment w:val="auto"/>
        <w:rPr>
          <w:rFonts w:ascii="Arial" w:hAnsi="Arial"/>
          <w:highlight w:val="yellow"/>
        </w:rPr>
      </w:pPr>
    </w:p>
    <w:p w14:paraId="0D943FED" w14:textId="77777777" w:rsidR="00D312C0" w:rsidRDefault="00D312C0" w:rsidP="00D312C0">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0B653194" w14:textId="77777777" w:rsidR="00D312C0" w:rsidRDefault="00D312C0" w:rsidP="00D312C0">
      <w:pPr>
        <w:overflowPunct/>
        <w:jc w:val="both"/>
        <w:textAlignment w:val="auto"/>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442BC35F" w14:textId="77777777" w:rsidR="00D312C0" w:rsidRDefault="00D312C0" w:rsidP="00D312C0">
      <w:pPr>
        <w:overflowPunct/>
        <w:jc w:val="both"/>
        <w:textAlignment w:val="auto"/>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DA671EB" w14:textId="77777777" w:rsidR="00216554" w:rsidRPr="001C5691" w:rsidRDefault="00216554" w:rsidP="00216554">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356D1AD7" w14:textId="77777777" w:rsidR="00216554" w:rsidRPr="001C5691" w:rsidRDefault="00216554" w:rsidP="00216554">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35AB751C" w14:textId="77777777" w:rsidR="00216554" w:rsidRPr="001C5691" w:rsidRDefault="00216554" w:rsidP="00216554">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0DB88632" w14:textId="77777777" w:rsidR="00216554" w:rsidRPr="001C5691" w:rsidRDefault="00216554" w:rsidP="00216554">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14:paraId="7B00E987" w14:textId="77777777" w:rsidR="00216554" w:rsidRPr="001C5691" w:rsidRDefault="00216554" w:rsidP="00216554">
      <w:pPr>
        <w:pStyle w:val="B1"/>
        <w:rPr>
          <w:highlight w:val="lightGray"/>
          <w:lang w:eastAsia="zh-CN"/>
        </w:rPr>
      </w:pPr>
      <w:r w:rsidRPr="001C5691">
        <w:rPr>
          <w:highlight w:val="lightGray"/>
        </w:rPr>
        <w:lastRenderedPageBreak/>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6D0BD72D" w14:textId="77777777" w:rsidR="00216554" w:rsidRPr="001C5691" w:rsidRDefault="00216554" w:rsidP="00216554">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16554" w:rsidRPr="001C5691" w14:paraId="5404A006" w14:textId="77777777" w:rsidTr="00F0071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4AD25B"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74D463"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Conditions</w:t>
            </w:r>
          </w:p>
        </w:tc>
      </w:tr>
      <w:tr w:rsidR="00216554" w:rsidRPr="001C5691" w14:paraId="7450B36A" w14:textId="77777777" w:rsidTr="00F0071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07BD9A6"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599C7B"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D4F919"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64E276"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216554" w:rsidRPr="001C5691" w14:paraId="2DC41029" w14:textId="77777777" w:rsidTr="00F0071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FFCEBC" w14:textId="77777777" w:rsidR="00216554" w:rsidRPr="001C5691" w:rsidRDefault="00216554" w:rsidP="00F0071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AAEB6C" w14:textId="77777777" w:rsidR="00216554" w:rsidRPr="001C5691" w:rsidRDefault="00216554" w:rsidP="00F0071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E166200" w14:textId="77777777" w:rsidR="00216554" w:rsidRPr="001C5691" w:rsidRDefault="00216554" w:rsidP="00F0071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BBA9D0C"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27C9B8"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729B7F"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Maximum Io</w:t>
            </w:r>
          </w:p>
        </w:tc>
      </w:tr>
      <w:tr w:rsidR="00216554" w:rsidRPr="001C5691" w14:paraId="6105A667" w14:textId="77777777" w:rsidTr="00F0071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5ACB123"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D14670D"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72C247AB"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2244652E" w14:textId="77777777" w:rsidR="00216554" w:rsidRPr="001C5691" w:rsidRDefault="00216554" w:rsidP="00F0071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EA6B81" w14:textId="77777777" w:rsidR="00216554" w:rsidRPr="001C5691" w:rsidRDefault="00216554" w:rsidP="00F0071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2B0CE1"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dBm/BW</w:t>
            </w:r>
            <w:r w:rsidRPr="001C5691">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99E57D" w14:textId="77777777" w:rsidR="00216554" w:rsidRPr="001C5691" w:rsidRDefault="00216554" w:rsidP="00F00717">
            <w:pPr>
              <w:keepNext/>
              <w:keepLines/>
              <w:spacing w:after="0"/>
              <w:jc w:val="center"/>
              <w:rPr>
                <w:highlight w:val="lightGray"/>
              </w:rPr>
            </w:pPr>
            <w:r w:rsidRPr="001C5691">
              <w:rPr>
                <w:rFonts w:ascii="Arial" w:hAnsi="Arial"/>
                <w:b/>
                <w:sz w:val="18"/>
                <w:highlight w:val="lightGray"/>
              </w:rPr>
              <w:t>dBm/BW</w:t>
            </w:r>
            <w:r w:rsidRPr="001C5691">
              <w:rPr>
                <w:rFonts w:ascii="Arial" w:hAnsi="Arial"/>
                <w:b/>
                <w:sz w:val="18"/>
                <w:highlight w:val="lightGray"/>
                <w:vertAlign w:val="subscript"/>
              </w:rPr>
              <w:t>Channel</w:t>
            </w:r>
          </w:p>
        </w:tc>
      </w:tr>
      <w:tr w:rsidR="00216554" w:rsidRPr="001C5691" w14:paraId="687FBA43" w14:textId="77777777" w:rsidTr="00F0071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0CDADE3" w14:textId="77777777" w:rsidR="00216554" w:rsidRPr="001C5691" w:rsidRDefault="00216554" w:rsidP="00F0071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5D94A997" w14:textId="77777777" w:rsidR="00216554" w:rsidRPr="001C5691" w:rsidRDefault="00216554" w:rsidP="00F0071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2B3AF4AD" w14:textId="77777777" w:rsidR="00216554" w:rsidRPr="001C5691" w:rsidRDefault="00216554" w:rsidP="00F0071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FC95D21" w14:textId="77777777" w:rsidR="00216554" w:rsidRPr="001C5691" w:rsidRDefault="00216554" w:rsidP="00F0071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B066B05" w14:textId="77777777" w:rsidR="00216554" w:rsidRPr="001C5691" w:rsidRDefault="00216554" w:rsidP="00F0071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04462DB" w14:textId="77777777" w:rsidR="00216554" w:rsidRPr="001C5691" w:rsidRDefault="00216554" w:rsidP="00F0071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A911C56" w14:textId="77777777" w:rsidR="00216554" w:rsidRPr="001C5691" w:rsidRDefault="00216554" w:rsidP="00F0071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BF8F29A" w14:textId="77777777" w:rsidR="00216554" w:rsidRPr="001C5691" w:rsidRDefault="00216554" w:rsidP="00F00717">
            <w:pPr>
              <w:keepNext/>
              <w:keepLines/>
              <w:spacing w:after="0"/>
              <w:jc w:val="center"/>
              <w:rPr>
                <w:rFonts w:ascii="Arial" w:hAnsi="Arial"/>
                <w:b/>
                <w:sz w:val="18"/>
                <w:highlight w:val="lightGray"/>
              </w:rPr>
            </w:pPr>
          </w:p>
        </w:tc>
      </w:tr>
      <w:tr w:rsidR="00216554" w:rsidRPr="001C5691" w14:paraId="6134938F" w14:textId="77777777" w:rsidTr="00F0071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7197EA6" w14:textId="77777777" w:rsidR="00216554" w:rsidRPr="001C5691" w:rsidRDefault="00216554" w:rsidP="00F0071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1C65C4" w14:textId="77777777" w:rsidR="00216554" w:rsidRPr="001C5691" w:rsidRDefault="00216554" w:rsidP="00F0071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4790AA2" w14:textId="77777777" w:rsidR="00216554" w:rsidRPr="001C5691" w:rsidRDefault="00216554" w:rsidP="00F0071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99E18F" w14:textId="77777777" w:rsidR="00216554" w:rsidRPr="001C5691" w:rsidRDefault="00216554" w:rsidP="00F0071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46F1CC4" w14:textId="77777777" w:rsidR="00216554" w:rsidRPr="001C5691" w:rsidRDefault="00216554" w:rsidP="00F0071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5AF61AB" w14:textId="77777777" w:rsidR="00216554" w:rsidRPr="001C5691" w:rsidRDefault="00216554" w:rsidP="00F0071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42CE7C"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86481" w14:textId="77777777" w:rsidR="00216554" w:rsidRPr="001C5691" w:rsidRDefault="00216554" w:rsidP="00F00717">
            <w:pPr>
              <w:pStyle w:val="TAC"/>
              <w:rPr>
                <w:highlight w:val="lightGray"/>
              </w:rPr>
            </w:pPr>
            <w:r w:rsidRPr="001C5691">
              <w:rPr>
                <w:highlight w:val="lightGray"/>
              </w:rPr>
              <w:t>-70</w:t>
            </w:r>
          </w:p>
        </w:tc>
      </w:tr>
      <w:tr w:rsidR="00216554" w:rsidRPr="001C5691" w14:paraId="2E81ABB0" w14:textId="77777777" w:rsidTr="00F00717">
        <w:trPr>
          <w:jc w:val="center"/>
        </w:trPr>
        <w:tc>
          <w:tcPr>
            <w:tcW w:w="1036" w:type="dxa"/>
            <w:vMerge/>
            <w:tcBorders>
              <w:left w:val="single" w:sz="4" w:space="0" w:color="auto"/>
              <w:right w:val="single" w:sz="6" w:space="0" w:color="auto"/>
            </w:tcBorders>
            <w:shd w:val="clear" w:color="auto" w:fill="auto"/>
            <w:vAlign w:val="center"/>
          </w:tcPr>
          <w:p w14:paraId="390DC7F7" w14:textId="77777777" w:rsidR="00216554" w:rsidRPr="001C5691" w:rsidRDefault="00216554" w:rsidP="00F0071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0BD2199" w14:textId="77777777" w:rsidR="00216554" w:rsidRPr="001C5691" w:rsidRDefault="00216554" w:rsidP="00F0071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2BEE6BD" w14:textId="77777777" w:rsidR="00216554" w:rsidRPr="001C5691" w:rsidRDefault="00216554" w:rsidP="00F0071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6B9AE" w14:textId="77777777" w:rsidR="00216554" w:rsidRPr="001C5691" w:rsidRDefault="00216554" w:rsidP="00F0071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2DF399" w14:textId="77777777" w:rsidR="00216554" w:rsidRPr="001C5691" w:rsidRDefault="00216554" w:rsidP="00F0071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E6EE94" w14:textId="77777777" w:rsidR="00216554" w:rsidRPr="001C5691" w:rsidRDefault="00216554" w:rsidP="00F0071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5B795F"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4C0C54" w14:textId="77777777" w:rsidR="00216554" w:rsidRPr="001C5691" w:rsidRDefault="00216554" w:rsidP="00F00717">
            <w:pPr>
              <w:pStyle w:val="TAC"/>
              <w:rPr>
                <w:highlight w:val="lightGray"/>
              </w:rPr>
            </w:pPr>
            <w:r w:rsidRPr="001C5691">
              <w:rPr>
                <w:highlight w:val="lightGray"/>
              </w:rPr>
              <w:t>-70</w:t>
            </w:r>
          </w:p>
        </w:tc>
      </w:tr>
      <w:tr w:rsidR="00216554" w:rsidRPr="001C5691" w14:paraId="1FEC4FB9" w14:textId="77777777" w:rsidTr="00F00717">
        <w:trPr>
          <w:jc w:val="center"/>
        </w:trPr>
        <w:tc>
          <w:tcPr>
            <w:tcW w:w="1036" w:type="dxa"/>
            <w:vMerge/>
            <w:tcBorders>
              <w:left w:val="single" w:sz="4" w:space="0" w:color="auto"/>
              <w:right w:val="single" w:sz="6" w:space="0" w:color="auto"/>
            </w:tcBorders>
            <w:shd w:val="clear" w:color="auto" w:fill="auto"/>
            <w:vAlign w:val="center"/>
          </w:tcPr>
          <w:p w14:paraId="3FA4491E" w14:textId="77777777" w:rsidR="00216554" w:rsidRPr="001C5691" w:rsidRDefault="00216554" w:rsidP="00F0071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C95D6FF" w14:textId="77777777" w:rsidR="00216554" w:rsidRPr="001C5691" w:rsidRDefault="00216554" w:rsidP="00F0071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B65B8F9" w14:textId="77777777" w:rsidR="00216554" w:rsidRPr="001C5691" w:rsidRDefault="00216554" w:rsidP="00F0071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875F51C" w14:textId="77777777" w:rsidR="00216554" w:rsidRPr="001C5691" w:rsidRDefault="00216554" w:rsidP="00F0071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49060A" w14:textId="77777777" w:rsidR="00216554" w:rsidRPr="001C5691" w:rsidRDefault="00216554" w:rsidP="00F0071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79A9CA" w14:textId="77777777" w:rsidR="00216554" w:rsidRPr="001C5691" w:rsidRDefault="00216554" w:rsidP="00F0071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3837A"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8791AC" w14:textId="77777777" w:rsidR="00216554" w:rsidRPr="001C5691" w:rsidRDefault="00216554" w:rsidP="00F00717">
            <w:pPr>
              <w:pStyle w:val="TAC"/>
              <w:rPr>
                <w:highlight w:val="lightGray"/>
              </w:rPr>
            </w:pPr>
            <w:r w:rsidRPr="001C5691">
              <w:rPr>
                <w:highlight w:val="lightGray"/>
              </w:rPr>
              <w:t>-70</w:t>
            </w:r>
          </w:p>
        </w:tc>
      </w:tr>
      <w:tr w:rsidR="00216554" w:rsidRPr="001C5691" w14:paraId="59B3ED6A" w14:textId="77777777" w:rsidTr="00F00717">
        <w:trPr>
          <w:jc w:val="center"/>
        </w:trPr>
        <w:tc>
          <w:tcPr>
            <w:tcW w:w="1036" w:type="dxa"/>
            <w:vMerge/>
            <w:tcBorders>
              <w:left w:val="single" w:sz="4" w:space="0" w:color="auto"/>
              <w:right w:val="single" w:sz="6" w:space="0" w:color="auto"/>
            </w:tcBorders>
            <w:shd w:val="clear" w:color="auto" w:fill="auto"/>
            <w:vAlign w:val="center"/>
          </w:tcPr>
          <w:p w14:paraId="47BB36B0" w14:textId="77777777" w:rsidR="00216554" w:rsidRPr="001C5691" w:rsidRDefault="00216554" w:rsidP="00F0071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42DC68A" w14:textId="77777777" w:rsidR="00216554" w:rsidRPr="001C5691" w:rsidRDefault="00216554" w:rsidP="00F0071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B269CB6" w14:textId="77777777" w:rsidR="00216554" w:rsidRPr="001C5691" w:rsidRDefault="00216554" w:rsidP="00F0071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56C045" w14:textId="77777777" w:rsidR="00216554" w:rsidRPr="001C5691" w:rsidRDefault="00216554" w:rsidP="00F0071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1ADBDA" w14:textId="77777777" w:rsidR="00216554" w:rsidRPr="001C5691" w:rsidDel="00FA4A82" w:rsidRDefault="00216554" w:rsidP="00F0071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710A4A" w14:textId="77777777" w:rsidR="00216554" w:rsidRPr="001C5691" w:rsidDel="00FA4A82" w:rsidRDefault="00216554" w:rsidP="00F0071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A4BFC1"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D2727" w14:textId="77777777" w:rsidR="00216554" w:rsidRPr="001C5691" w:rsidRDefault="00216554" w:rsidP="00F00717">
            <w:pPr>
              <w:pStyle w:val="TAC"/>
              <w:rPr>
                <w:highlight w:val="lightGray"/>
              </w:rPr>
            </w:pPr>
            <w:r w:rsidRPr="001C5691">
              <w:rPr>
                <w:highlight w:val="lightGray"/>
              </w:rPr>
              <w:t>-70</w:t>
            </w:r>
          </w:p>
        </w:tc>
      </w:tr>
      <w:tr w:rsidR="00216554" w:rsidRPr="001C5691" w14:paraId="25C85AC5" w14:textId="77777777" w:rsidTr="00F00717">
        <w:trPr>
          <w:jc w:val="center"/>
        </w:trPr>
        <w:tc>
          <w:tcPr>
            <w:tcW w:w="1036" w:type="dxa"/>
            <w:vMerge/>
            <w:tcBorders>
              <w:left w:val="single" w:sz="4" w:space="0" w:color="auto"/>
              <w:right w:val="single" w:sz="6" w:space="0" w:color="auto"/>
            </w:tcBorders>
            <w:shd w:val="clear" w:color="auto" w:fill="auto"/>
            <w:vAlign w:val="center"/>
          </w:tcPr>
          <w:p w14:paraId="66A7EB13" w14:textId="77777777" w:rsidR="00216554" w:rsidRPr="001C5691" w:rsidRDefault="00216554" w:rsidP="00F0071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2F22380" w14:textId="77777777" w:rsidR="00216554" w:rsidRPr="001C5691" w:rsidRDefault="00216554" w:rsidP="00F0071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E48B90C" w14:textId="77777777" w:rsidR="00216554" w:rsidRPr="001C5691" w:rsidRDefault="00216554" w:rsidP="00F0071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EFC924" w14:textId="77777777" w:rsidR="00216554" w:rsidRPr="00B17200" w:rsidDel="00836998" w:rsidRDefault="00216554" w:rsidP="00F00717">
            <w:pPr>
              <w:pStyle w:val="TAC"/>
              <w:rPr>
                <w:highlight w:val="lightGray"/>
                <w:lang w:val="es-ES"/>
              </w:rPr>
            </w:pPr>
            <w:r w:rsidRPr="00B17200">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04445E" w14:textId="77777777" w:rsidR="00216554" w:rsidRPr="001C5691" w:rsidRDefault="00216554" w:rsidP="00F0071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6BF9F44" w14:textId="77777777" w:rsidR="00216554" w:rsidRPr="001C5691" w:rsidRDefault="00216554" w:rsidP="00F0071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4DDABB"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CD0869" w14:textId="77777777" w:rsidR="00216554" w:rsidRPr="001C5691" w:rsidRDefault="00216554" w:rsidP="00F00717">
            <w:pPr>
              <w:pStyle w:val="TAC"/>
              <w:rPr>
                <w:highlight w:val="lightGray"/>
              </w:rPr>
            </w:pPr>
            <w:r w:rsidRPr="001C5691">
              <w:rPr>
                <w:highlight w:val="lightGray"/>
              </w:rPr>
              <w:t>-70</w:t>
            </w:r>
          </w:p>
        </w:tc>
      </w:tr>
      <w:tr w:rsidR="00216554" w:rsidRPr="001C5691" w14:paraId="69E89717" w14:textId="77777777" w:rsidTr="00F00717">
        <w:trPr>
          <w:jc w:val="center"/>
        </w:trPr>
        <w:tc>
          <w:tcPr>
            <w:tcW w:w="1036" w:type="dxa"/>
            <w:vMerge/>
            <w:tcBorders>
              <w:left w:val="single" w:sz="4" w:space="0" w:color="auto"/>
              <w:right w:val="single" w:sz="6" w:space="0" w:color="auto"/>
            </w:tcBorders>
            <w:shd w:val="clear" w:color="auto" w:fill="auto"/>
            <w:vAlign w:val="center"/>
          </w:tcPr>
          <w:p w14:paraId="124EFB01" w14:textId="77777777" w:rsidR="00216554" w:rsidRPr="001C5691" w:rsidRDefault="00216554" w:rsidP="00F0071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B001B1E" w14:textId="77777777" w:rsidR="00216554" w:rsidRPr="001C5691" w:rsidRDefault="00216554" w:rsidP="00F0071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E1D5239" w14:textId="77777777" w:rsidR="00216554" w:rsidRPr="001C5691" w:rsidRDefault="00216554" w:rsidP="00F0071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E82627" w14:textId="77777777" w:rsidR="00216554" w:rsidRPr="001C5691" w:rsidDel="00836998" w:rsidRDefault="00216554" w:rsidP="00F0071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0C9104" w14:textId="77777777" w:rsidR="00216554" w:rsidRPr="001C5691" w:rsidRDefault="00216554" w:rsidP="00F0071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4210A" w14:textId="77777777" w:rsidR="00216554" w:rsidRPr="001C5691" w:rsidRDefault="00216554" w:rsidP="00F0071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146D9F"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BE69AA" w14:textId="77777777" w:rsidR="00216554" w:rsidRPr="001C5691" w:rsidRDefault="00216554" w:rsidP="00F00717">
            <w:pPr>
              <w:pStyle w:val="TAC"/>
              <w:rPr>
                <w:highlight w:val="lightGray"/>
              </w:rPr>
            </w:pPr>
            <w:r w:rsidRPr="001C5691">
              <w:rPr>
                <w:highlight w:val="lightGray"/>
              </w:rPr>
              <w:t>-70</w:t>
            </w:r>
          </w:p>
        </w:tc>
      </w:tr>
      <w:tr w:rsidR="00216554" w:rsidRPr="001C5691" w14:paraId="51BAF078" w14:textId="77777777" w:rsidTr="00F00717">
        <w:trPr>
          <w:jc w:val="center"/>
        </w:trPr>
        <w:tc>
          <w:tcPr>
            <w:tcW w:w="1036" w:type="dxa"/>
            <w:vMerge/>
            <w:tcBorders>
              <w:left w:val="single" w:sz="4" w:space="0" w:color="auto"/>
              <w:right w:val="single" w:sz="6" w:space="0" w:color="auto"/>
            </w:tcBorders>
            <w:shd w:val="clear" w:color="auto" w:fill="auto"/>
            <w:vAlign w:val="center"/>
          </w:tcPr>
          <w:p w14:paraId="1AF942C5" w14:textId="77777777" w:rsidR="00216554" w:rsidRPr="001C5691" w:rsidRDefault="00216554" w:rsidP="00F0071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7834B3E" w14:textId="77777777" w:rsidR="00216554" w:rsidRPr="001C5691" w:rsidRDefault="00216554" w:rsidP="00F0071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2EA74E6" w14:textId="77777777" w:rsidR="00216554" w:rsidRPr="001C5691" w:rsidRDefault="00216554" w:rsidP="00F0071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935A31" w14:textId="77777777" w:rsidR="00216554" w:rsidRPr="001C5691" w:rsidRDefault="00216554" w:rsidP="00F0071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F80450" w14:textId="77777777" w:rsidR="00216554" w:rsidRPr="001C5691" w:rsidRDefault="00216554" w:rsidP="00F0071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7CA23DD" w14:textId="77777777" w:rsidR="00216554" w:rsidRPr="001C5691" w:rsidRDefault="00216554" w:rsidP="00F0071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CEB4F8" w14:textId="77777777" w:rsidR="00216554" w:rsidRPr="001C5691" w:rsidRDefault="00216554" w:rsidP="00F0071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016635" w14:textId="77777777" w:rsidR="00216554" w:rsidRPr="001C5691" w:rsidRDefault="00216554" w:rsidP="00F00717">
            <w:pPr>
              <w:pStyle w:val="TAC"/>
              <w:rPr>
                <w:highlight w:val="lightGray"/>
              </w:rPr>
            </w:pPr>
            <w:r w:rsidRPr="001C5691">
              <w:rPr>
                <w:highlight w:val="lightGray"/>
              </w:rPr>
              <w:t>-70</w:t>
            </w:r>
          </w:p>
        </w:tc>
      </w:tr>
      <w:tr w:rsidR="00216554" w:rsidRPr="001C5691" w14:paraId="5186AF85" w14:textId="77777777" w:rsidTr="00F0071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BA8171F" w14:textId="77777777" w:rsidR="00216554" w:rsidRPr="001C5691" w:rsidRDefault="00216554" w:rsidP="00F0071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A8BA67A" w14:textId="77777777" w:rsidR="00216554" w:rsidRPr="001C5691" w:rsidRDefault="00216554" w:rsidP="00F0071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A7E6238" w14:textId="77777777" w:rsidR="00216554" w:rsidRPr="001C5691" w:rsidRDefault="00216554" w:rsidP="00F0071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8AFEA0" w14:textId="77777777" w:rsidR="00216554" w:rsidRPr="001C5691" w:rsidRDefault="00216554" w:rsidP="00F0071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856F267" w14:textId="77777777" w:rsidR="00216554" w:rsidRPr="001C5691" w:rsidRDefault="00216554" w:rsidP="00F0071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A9E2EB0" w14:textId="77777777" w:rsidR="00216554" w:rsidRPr="001C5691" w:rsidRDefault="00216554" w:rsidP="00F0071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171E48A" w14:textId="77777777" w:rsidR="00216554" w:rsidRPr="00A8065A" w:rsidRDefault="00216554" w:rsidP="00F0071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9594A5D" w14:textId="77777777" w:rsidR="00216554" w:rsidRPr="00A8065A" w:rsidRDefault="00216554" w:rsidP="00F00717">
            <w:pPr>
              <w:pStyle w:val="TAC"/>
              <w:rPr>
                <w:highlight w:val="yellow"/>
              </w:rPr>
            </w:pPr>
            <w:r w:rsidRPr="00A8065A">
              <w:rPr>
                <w:highlight w:val="yellow"/>
              </w:rPr>
              <w:t>-50</w:t>
            </w:r>
          </w:p>
        </w:tc>
      </w:tr>
      <w:tr w:rsidR="00216554" w:rsidRPr="003445FB" w14:paraId="4443E045" w14:textId="77777777" w:rsidTr="00F0071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086413" w14:textId="77777777" w:rsidR="00216554" w:rsidRPr="001C5691" w:rsidRDefault="00216554" w:rsidP="00F0071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57F3EFD0" w14:textId="77777777" w:rsidR="00216554" w:rsidRPr="003445FB" w:rsidRDefault="00216554" w:rsidP="00F0071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7AFF8B82" w14:textId="77777777" w:rsidR="00216554" w:rsidRPr="001C5691" w:rsidRDefault="00216554" w:rsidP="00216554">
      <w:pPr>
        <w:rPr>
          <w:highlight w:val="lightGray"/>
          <w:lang w:eastAsia="ko-KR"/>
        </w:rPr>
      </w:pPr>
    </w:p>
    <w:p w14:paraId="3897EF44" w14:textId="77777777" w:rsidR="00216554" w:rsidRPr="001C5691" w:rsidRDefault="00216554" w:rsidP="00216554">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37C2D30E" w14:textId="77777777" w:rsidR="00216554" w:rsidRPr="00C80B70" w:rsidRDefault="00216554" w:rsidP="00216554">
      <w:pPr>
        <w:pStyle w:val="Heading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14:paraId="48278146" w14:textId="77777777" w:rsidR="00216554" w:rsidRPr="00C80B70" w:rsidRDefault="00216554" w:rsidP="00216554">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14:paraId="2E973552" w14:textId="77777777" w:rsidR="00216554" w:rsidRPr="00C80B70" w:rsidRDefault="00216554" w:rsidP="00216554">
      <w:pPr>
        <w:rPr>
          <w:highlight w:val="lightGray"/>
          <w:shd w:val="pct15" w:color="auto" w:fill="FFFFFF"/>
        </w:rPr>
      </w:pPr>
      <w:r w:rsidRPr="00C80B70">
        <w:rPr>
          <w:highlight w:val="lightGray"/>
          <w:shd w:val="pct15" w:color="auto" w:fill="FFFFFF"/>
        </w:rPr>
        <w:t>The conditions are defined in Table B.2.2-1 for FR1 NR cells.</w:t>
      </w:r>
    </w:p>
    <w:p w14:paraId="79E54AED" w14:textId="77777777" w:rsidR="00216554" w:rsidRPr="00C80B70" w:rsidRDefault="00216554" w:rsidP="00216554">
      <w:pPr>
        <w:rPr>
          <w:highlight w:val="lightGray"/>
          <w:shd w:val="pct15" w:color="auto" w:fill="FFFFFF"/>
        </w:rPr>
      </w:pPr>
      <w:r w:rsidRPr="00C80B70">
        <w:rPr>
          <w:highlight w:val="lightGray"/>
          <w:shd w:val="pct15" w:color="auto" w:fill="FFFFFF"/>
        </w:rPr>
        <w:t>The conditions are defined in Table B.2.2-2 for FR2 NR cells.</w:t>
      </w:r>
    </w:p>
    <w:p w14:paraId="6C785284" w14:textId="77777777" w:rsidR="00216554" w:rsidRPr="00C80B70" w:rsidRDefault="00216554" w:rsidP="00216554">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16554" w:rsidRPr="00C80B70" w14:paraId="56E53AEA" w14:textId="77777777" w:rsidTr="00F00717">
        <w:trPr>
          <w:trHeight w:val="105"/>
        </w:trPr>
        <w:tc>
          <w:tcPr>
            <w:tcW w:w="1156" w:type="dxa"/>
            <w:vMerge w:val="restart"/>
            <w:shd w:val="clear" w:color="auto" w:fill="auto"/>
          </w:tcPr>
          <w:p w14:paraId="5F028BDC"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p w14:paraId="7FBC6523"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7980F755"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639D6F63"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29C71E61"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216554" w:rsidRPr="00C80B70" w14:paraId="7D63E733" w14:textId="77777777" w:rsidTr="00F00717">
        <w:trPr>
          <w:trHeight w:val="105"/>
        </w:trPr>
        <w:tc>
          <w:tcPr>
            <w:tcW w:w="1156" w:type="dxa"/>
            <w:vMerge/>
            <w:shd w:val="clear" w:color="auto" w:fill="auto"/>
          </w:tcPr>
          <w:p w14:paraId="33120E62"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6BE843E"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65E412AA"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79AD0348"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216554" w:rsidRPr="00C80B70" w14:paraId="4920C0C1" w14:textId="77777777" w:rsidTr="00F00717">
        <w:trPr>
          <w:trHeight w:val="105"/>
        </w:trPr>
        <w:tc>
          <w:tcPr>
            <w:tcW w:w="1156" w:type="dxa"/>
            <w:vMerge/>
            <w:shd w:val="clear" w:color="auto" w:fill="auto"/>
          </w:tcPr>
          <w:p w14:paraId="7CA98E14"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FBC8D87"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4F8E3C0C"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1EA2878E"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5C371B57"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r>
      <w:tr w:rsidR="00216554" w:rsidRPr="00C80B70" w14:paraId="42B672E1" w14:textId="77777777" w:rsidTr="00F00717">
        <w:tc>
          <w:tcPr>
            <w:tcW w:w="1156" w:type="dxa"/>
            <w:vMerge w:val="restart"/>
            <w:shd w:val="clear" w:color="auto" w:fill="auto"/>
            <w:vAlign w:val="center"/>
          </w:tcPr>
          <w:p w14:paraId="088F9863"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07D5D381"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311F9E8E" w14:textId="77777777" w:rsidR="00216554" w:rsidRPr="00C80B70" w:rsidRDefault="00216554" w:rsidP="00F00717">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25128B40" w14:textId="77777777" w:rsidR="00216554" w:rsidRPr="00C80B70" w:rsidRDefault="00216554" w:rsidP="00F00717">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5374CBAC"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216554" w:rsidRPr="00C80B70" w14:paraId="09FB0FD1" w14:textId="77777777" w:rsidTr="00F00717">
        <w:tc>
          <w:tcPr>
            <w:tcW w:w="1156" w:type="dxa"/>
            <w:vMerge/>
            <w:shd w:val="clear" w:color="auto" w:fill="auto"/>
            <w:vAlign w:val="center"/>
          </w:tcPr>
          <w:p w14:paraId="6C620311"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071CA182"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706CB54A" w14:textId="77777777" w:rsidR="00216554" w:rsidRPr="00C80B70" w:rsidRDefault="00216554" w:rsidP="00F00717">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1573D983" w14:textId="77777777" w:rsidR="00216554" w:rsidRPr="00C80B70" w:rsidRDefault="00216554" w:rsidP="00F00717">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186C335C"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p>
        </w:tc>
      </w:tr>
      <w:tr w:rsidR="00216554" w:rsidRPr="00C80B70" w14:paraId="58E2A244" w14:textId="77777777" w:rsidTr="00F00717">
        <w:tc>
          <w:tcPr>
            <w:tcW w:w="1156" w:type="dxa"/>
            <w:vMerge/>
            <w:shd w:val="clear" w:color="auto" w:fill="auto"/>
            <w:vAlign w:val="center"/>
          </w:tcPr>
          <w:p w14:paraId="7F9A6BA9"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2212F13"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2E17CF55" w14:textId="77777777" w:rsidR="00216554" w:rsidRPr="00C80B70" w:rsidRDefault="00216554" w:rsidP="00F00717">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6279CB24" w14:textId="77777777" w:rsidR="00216554" w:rsidRPr="00C80B70" w:rsidRDefault="00216554" w:rsidP="00F00717">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7573070E"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p>
        </w:tc>
      </w:tr>
      <w:tr w:rsidR="00216554" w:rsidRPr="00C80B70" w14:paraId="56B2EF4D" w14:textId="77777777" w:rsidTr="00F00717">
        <w:tc>
          <w:tcPr>
            <w:tcW w:w="1156" w:type="dxa"/>
            <w:vMerge/>
            <w:shd w:val="clear" w:color="auto" w:fill="auto"/>
            <w:vAlign w:val="center"/>
          </w:tcPr>
          <w:p w14:paraId="0977E00D"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56DB01ED"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2AE5CB93" w14:textId="77777777" w:rsidR="00216554" w:rsidRPr="00C80B70" w:rsidRDefault="00216554" w:rsidP="00F00717">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4CBF7E26" w14:textId="77777777" w:rsidR="00216554" w:rsidRPr="00C80B70" w:rsidRDefault="00216554" w:rsidP="00F00717">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69575709"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p>
        </w:tc>
      </w:tr>
      <w:tr w:rsidR="00216554" w:rsidRPr="00C80B70" w14:paraId="4C346D67" w14:textId="77777777" w:rsidTr="00F00717">
        <w:tc>
          <w:tcPr>
            <w:tcW w:w="1156" w:type="dxa"/>
            <w:vMerge/>
            <w:shd w:val="clear" w:color="auto" w:fill="auto"/>
            <w:vAlign w:val="center"/>
          </w:tcPr>
          <w:p w14:paraId="2993408E"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1204A6D"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1ED3EBFA" w14:textId="77777777" w:rsidR="00216554" w:rsidRPr="00C80B70" w:rsidRDefault="00216554" w:rsidP="00F00717">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43108806" w14:textId="77777777" w:rsidR="00216554" w:rsidRPr="00C80B70" w:rsidRDefault="00216554" w:rsidP="00F00717">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6C3F1C7A"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p>
        </w:tc>
      </w:tr>
      <w:tr w:rsidR="00216554" w:rsidRPr="00C80B70" w14:paraId="6089FAA8" w14:textId="77777777" w:rsidTr="00F00717">
        <w:tc>
          <w:tcPr>
            <w:tcW w:w="1156" w:type="dxa"/>
            <w:vMerge/>
            <w:shd w:val="clear" w:color="auto" w:fill="auto"/>
            <w:vAlign w:val="center"/>
          </w:tcPr>
          <w:p w14:paraId="1255F6A4"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6E3AC7A"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675C6EF4" w14:textId="77777777" w:rsidR="00216554" w:rsidRPr="00C80B70" w:rsidRDefault="00216554" w:rsidP="00F00717">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60196E0A" w14:textId="77777777" w:rsidR="00216554" w:rsidRPr="00C80B70" w:rsidRDefault="00216554" w:rsidP="00F00717">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4A9F68F2"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p>
        </w:tc>
      </w:tr>
      <w:tr w:rsidR="00216554" w:rsidRPr="00C80B70" w14:paraId="70DF72ED" w14:textId="77777777" w:rsidTr="00F00717">
        <w:tc>
          <w:tcPr>
            <w:tcW w:w="1156" w:type="dxa"/>
            <w:vMerge/>
            <w:shd w:val="clear" w:color="auto" w:fill="auto"/>
            <w:vAlign w:val="center"/>
          </w:tcPr>
          <w:p w14:paraId="2861EAB4" w14:textId="77777777" w:rsidR="00216554" w:rsidRPr="00C80B70" w:rsidRDefault="00216554" w:rsidP="00F00717">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4F75D5E7" w14:textId="77777777" w:rsidR="00216554" w:rsidRPr="00C80B70" w:rsidRDefault="00216554" w:rsidP="00F00717">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769BE8F0" w14:textId="77777777" w:rsidR="00216554" w:rsidRPr="00C80B70" w:rsidRDefault="00216554" w:rsidP="00F00717">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56444037" w14:textId="77777777" w:rsidR="00216554" w:rsidRPr="00C80B70" w:rsidRDefault="00216554" w:rsidP="00F00717">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13604FBB" w14:textId="77777777" w:rsidR="00216554" w:rsidRPr="00C80B70" w:rsidRDefault="00216554" w:rsidP="00F00717">
            <w:pPr>
              <w:keepNext/>
              <w:keepLines/>
              <w:spacing w:after="0"/>
              <w:jc w:val="center"/>
              <w:rPr>
                <w:rFonts w:ascii="Arial" w:eastAsia="Times New Roman" w:hAnsi="Arial" w:cs="Arial"/>
                <w:sz w:val="18"/>
                <w:highlight w:val="lightGray"/>
                <w:shd w:val="pct15" w:color="auto" w:fill="FFFFFF"/>
                <w:lang w:val="sv-SE"/>
              </w:rPr>
            </w:pPr>
          </w:p>
        </w:tc>
      </w:tr>
      <w:tr w:rsidR="00216554" w:rsidRPr="00606F46" w14:paraId="518F2CE1" w14:textId="77777777" w:rsidTr="00F00717">
        <w:tc>
          <w:tcPr>
            <w:tcW w:w="10206" w:type="dxa"/>
            <w:gridSpan w:val="5"/>
            <w:shd w:val="clear" w:color="auto" w:fill="auto"/>
          </w:tcPr>
          <w:p w14:paraId="4748DE91" w14:textId="77777777" w:rsidR="00216554" w:rsidRPr="00606F46" w:rsidRDefault="00216554" w:rsidP="00F00717">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7CB98329" w14:textId="77777777" w:rsidR="00216554" w:rsidRDefault="00216554" w:rsidP="00216554">
      <w:pPr>
        <w:overflowPunct/>
        <w:jc w:val="both"/>
        <w:textAlignment w:val="auto"/>
        <w:rPr>
          <w:rFonts w:ascii="Arial" w:hAnsi="Arial"/>
        </w:rPr>
      </w:pPr>
    </w:p>
    <w:p w14:paraId="73E9AA69" w14:textId="77777777" w:rsidR="00216554" w:rsidRPr="00C91C07" w:rsidRDefault="00216554" w:rsidP="00216554">
      <w:pPr>
        <w:jc w:val="both"/>
      </w:pPr>
      <w:r w:rsidRPr="002B4F56">
        <w:rPr>
          <w:rFonts w:ascii="Arial" w:hAnsi="Arial" w:cs="Arial"/>
        </w:rPr>
        <w:lastRenderedPageBreak/>
        <w:t>All the side conditions mentioned above refer to Annex B.2.2</w:t>
      </w:r>
      <w:r>
        <w:rPr>
          <w:rFonts w:ascii="Arial" w:hAnsi="Arial" w:cs="Arial"/>
        </w:rPr>
        <w:t>, which is already considered</w:t>
      </w:r>
      <w:r w:rsidRPr="002B4F56">
        <w:rPr>
          <w:rFonts w:ascii="Arial" w:hAnsi="Arial" w:cs="Arial"/>
        </w:rPr>
        <w:t>.</w:t>
      </w:r>
    </w:p>
    <w:p w14:paraId="663B7B59" w14:textId="0B87EFFC" w:rsidR="00216554" w:rsidRDefault="00216554" w:rsidP="00216554">
      <w:pPr>
        <w:overflowPunct/>
        <w:jc w:val="both"/>
        <w:textAlignment w:val="auto"/>
        <w:rPr>
          <w:rFonts w:ascii="Arial" w:hAnsi="Arial"/>
        </w:rPr>
      </w:pPr>
      <w:r>
        <w:rPr>
          <w:rFonts w:ascii="Arial" w:hAnsi="Arial" w:cs="Arial"/>
        </w:rPr>
        <w:t xml:space="preserve">In summary the SSB Es/Iot of both NR Cell 1 shall be above -6dB, the </w:t>
      </w:r>
      <w:r w:rsidRPr="00251319">
        <w:rPr>
          <w:rFonts w:ascii="Arial" w:hAnsi="Arial" w:cs="Arial"/>
        </w:rPr>
        <w:t xml:space="preserve">tightest requirement </w:t>
      </w:r>
      <w:r>
        <w:rPr>
          <w:rFonts w:ascii="Arial" w:hAnsi="Arial" w:cs="Arial"/>
        </w:rPr>
        <w:t>for Io of NR Cell 1 shall be between</w:t>
      </w:r>
      <w:r>
        <w:rPr>
          <w:rFonts w:ascii="Arial" w:hAnsi="Arial" w:cs="Arial"/>
        </w:rPr>
        <w:t xml:space="preserve"> </w:t>
      </w:r>
      <w:r>
        <w:rPr>
          <w:rFonts w:ascii="Arial" w:hAnsi="Arial" w:cs="Arial"/>
        </w:rPr>
        <w:t xml:space="preserve">-114.5dBm/30kHz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-120.5/30kHz for band groups NR_FDD_FR1_H.</w:t>
      </w:r>
    </w:p>
    <w:p w14:paraId="12F7F341" w14:textId="77777777" w:rsidR="00216554" w:rsidRPr="00C80B70" w:rsidRDefault="00216554" w:rsidP="00216554">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3826FB9" w14:textId="77777777" w:rsidR="00216554" w:rsidRPr="00C80B70" w:rsidRDefault="00216554" w:rsidP="00216554">
      <w:pPr>
        <w:pStyle w:val="Heading3"/>
        <w:rPr>
          <w:highlight w:val="lightGray"/>
          <w:lang w:val="en-US" w:eastAsia="ko-KR"/>
        </w:rPr>
      </w:pPr>
      <w:bookmarkStart w:id="5" w:name="_Toc535476055"/>
      <w:r w:rsidRPr="00C80B70">
        <w:rPr>
          <w:highlight w:val="lightGray"/>
          <w:lang w:val="en-US" w:eastAsia="ko-KR"/>
        </w:rPr>
        <w:t>10.2.2</w:t>
      </w:r>
      <w:r w:rsidRPr="00C80B70">
        <w:rPr>
          <w:highlight w:val="lightGray"/>
          <w:lang w:val="en-US" w:eastAsia="ko-KR"/>
        </w:rPr>
        <w:tab/>
        <w:t>E-UTRAN RSRP measurements</w:t>
      </w:r>
      <w:bookmarkEnd w:id="5"/>
    </w:p>
    <w:p w14:paraId="0E04BA37" w14:textId="77777777" w:rsidR="00216554" w:rsidRPr="00C80B70" w:rsidRDefault="00216554" w:rsidP="00216554">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666897AF" w14:textId="77777777" w:rsidR="00216554" w:rsidRPr="00C80B70" w:rsidRDefault="00216554" w:rsidP="00216554">
      <w:pPr>
        <w:rPr>
          <w:rFonts w:cs="v4.2.0"/>
          <w:highlight w:val="lightGray"/>
        </w:rPr>
      </w:pPr>
      <w:r w:rsidRPr="00C80B70">
        <w:rPr>
          <w:rFonts w:cs="v4.2.0"/>
          <w:highlight w:val="lightGray"/>
        </w:rPr>
        <w:t>The measurement period of E-UTRA RSRP in RRC_CONNECTED state is specified in section 9.4.2 and 9.4.3.</w:t>
      </w:r>
    </w:p>
    <w:p w14:paraId="55900E42" w14:textId="77777777" w:rsidR="00216554" w:rsidRPr="00C80B70" w:rsidRDefault="00216554" w:rsidP="00216554">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127FD338" w14:textId="77777777" w:rsidR="00216554" w:rsidRDefault="00216554" w:rsidP="00216554">
      <w:r w:rsidRPr="00C80B70">
        <w:rPr>
          <w:highlight w:val="lightGray"/>
        </w:rPr>
        <w:t>The reporting range and mapping specified for RSRP measurements in TS 36.133 [15, Section 9.1.4] shall apply.</w:t>
      </w:r>
    </w:p>
    <w:p w14:paraId="4CD6CBA2" w14:textId="77777777" w:rsidR="00216554" w:rsidRPr="00495A63" w:rsidRDefault="00216554" w:rsidP="00216554">
      <w:pPr>
        <w:overflowPunct/>
        <w:jc w:val="both"/>
        <w:textAlignment w:val="auto"/>
        <w:rPr>
          <w:rFonts w:ascii="Arial" w:hAnsi="Arial"/>
          <w:i/>
          <w:color w:val="FF0000"/>
        </w:rPr>
      </w:pPr>
      <w:bookmarkStart w:id="6" w:name="_Toc383690871"/>
      <w:r>
        <w:rPr>
          <w:rFonts w:ascii="Arial" w:hAnsi="Arial" w:cs="Arial"/>
        </w:rPr>
        <w:t>..and from TS 36.133:</w:t>
      </w:r>
    </w:p>
    <w:p w14:paraId="674ED9D8" w14:textId="77777777" w:rsidR="00216554" w:rsidRPr="00C80B70" w:rsidRDefault="00216554" w:rsidP="00216554">
      <w:pPr>
        <w:pStyle w:val="Heading4"/>
        <w:rPr>
          <w:highlight w:val="lightGray"/>
        </w:rPr>
      </w:pPr>
      <w:r w:rsidRPr="00C80B70">
        <w:rPr>
          <w:highlight w:val="lightGray"/>
        </w:rPr>
        <w:t>9.1.3.1</w:t>
      </w:r>
      <w:r w:rsidRPr="00C80B70">
        <w:rPr>
          <w:highlight w:val="lightGray"/>
        </w:rPr>
        <w:tab/>
        <w:t>Absolute RSRP Accuracy</w:t>
      </w:r>
      <w:bookmarkEnd w:id="6"/>
    </w:p>
    <w:p w14:paraId="5708250F" w14:textId="77777777" w:rsidR="00216554" w:rsidRPr="00C80B70" w:rsidRDefault="00216554" w:rsidP="00216554">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6E82985F" w14:textId="77777777" w:rsidR="00216554" w:rsidRPr="00C80B70" w:rsidRDefault="00216554" w:rsidP="00216554">
      <w:pPr>
        <w:rPr>
          <w:rFonts w:cs="v4.2.0"/>
          <w:highlight w:val="lightGray"/>
        </w:rPr>
      </w:pPr>
      <w:r w:rsidRPr="00C80B70">
        <w:rPr>
          <w:rFonts w:cs="v4.2.0"/>
          <w:highlight w:val="lightGray"/>
        </w:rPr>
        <w:t>The accuracy requirements in Table 9.1.3.1-1 are valid under the following conditions:</w:t>
      </w:r>
    </w:p>
    <w:p w14:paraId="231C723E" w14:textId="77777777" w:rsidR="00216554" w:rsidRPr="00C80B70" w:rsidRDefault="00216554" w:rsidP="00216554">
      <w:pPr>
        <w:ind w:left="567"/>
        <w:rPr>
          <w:highlight w:val="lightGray"/>
        </w:rPr>
      </w:pPr>
      <w:r w:rsidRPr="00C80B70">
        <w:rPr>
          <w:highlight w:val="lightGray"/>
        </w:rPr>
        <w:t>Cell specific reference signals are transmitted either from one, two or four antenna ports.</w:t>
      </w:r>
    </w:p>
    <w:p w14:paraId="15578693" w14:textId="77777777" w:rsidR="00216554" w:rsidRPr="00C80B70" w:rsidRDefault="00216554" w:rsidP="00216554">
      <w:pPr>
        <w:ind w:left="567"/>
        <w:rPr>
          <w:highlight w:val="lightGray"/>
        </w:rPr>
      </w:pPr>
      <w:r w:rsidRPr="00C80B70">
        <w:rPr>
          <w:highlight w:val="lightGray"/>
        </w:rPr>
        <w:t>Conditions defined in 36.101 Clause 7.3 for reference sensitivity are fulfilled.</w:t>
      </w:r>
    </w:p>
    <w:p w14:paraId="59D264E8" w14:textId="77777777" w:rsidR="00216554" w:rsidRPr="00C80B70" w:rsidRDefault="00216554" w:rsidP="00216554">
      <w:pPr>
        <w:ind w:left="567"/>
        <w:rPr>
          <w:highlight w:val="lightGray"/>
        </w:rPr>
      </w:pPr>
      <w:r w:rsidRPr="00C80B70">
        <w:rPr>
          <w:highlight w:val="lightGray"/>
        </w:rPr>
        <w:t>RSRP|dBm according to Annex B.3.3 for a corresponding Band</w:t>
      </w:r>
    </w:p>
    <w:p w14:paraId="7775F843" w14:textId="77777777" w:rsidR="00216554" w:rsidRPr="00C80B70" w:rsidRDefault="00216554" w:rsidP="00216554">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216554" w:rsidRPr="00C80B70" w14:paraId="62A1DED5" w14:textId="77777777" w:rsidTr="00F00717">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21655" w14:textId="77777777" w:rsidR="00216554" w:rsidRPr="00C80B70" w:rsidRDefault="00216554" w:rsidP="00F00717">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7DF753F" w14:textId="77777777" w:rsidR="00216554" w:rsidRPr="00C80B70" w:rsidRDefault="00216554" w:rsidP="00F00717">
            <w:pPr>
              <w:pStyle w:val="TAH"/>
              <w:rPr>
                <w:rFonts w:cs="Arial"/>
                <w:highlight w:val="lightGray"/>
              </w:rPr>
            </w:pPr>
            <w:r w:rsidRPr="00C80B70">
              <w:rPr>
                <w:rFonts w:cs="Arial"/>
                <w:highlight w:val="lightGray"/>
              </w:rPr>
              <w:t>Conditions</w:t>
            </w:r>
          </w:p>
        </w:tc>
      </w:tr>
      <w:tr w:rsidR="00216554" w:rsidRPr="00C80B70" w14:paraId="4F0ACD57" w14:textId="77777777" w:rsidTr="00F0071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EE6F43" w14:textId="77777777" w:rsidR="00216554" w:rsidRPr="00C80B70" w:rsidRDefault="00216554" w:rsidP="00F00717">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2F4E08" w14:textId="77777777" w:rsidR="00216554" w:rsidRPr="00C80B70" w:rsidRDefault="00216554" w:rsidP="00F00717">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D169F1" w14:textId="77777777" w:rsidR="00216554" w:rsidRPr="00C80B70" w:rsidRDefault="00216554" w:rsidP="00F00717">
            <w:pPr>
              <w:pStyle w:val="TAH"/>
              <w:rPr>
                <w:rFonts w:cs="Arial"/>
                <w:highlight w:val="lightGray"/>
              </w:rPr>
            </w:pPr>
            <w:r w:rsidRPr="00C80B70">
              <w:rPr>
                <w:rFonts w:cs="Arial"/>
                <w:highlight w:val="light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DD9FEA5" w14:textId="77777777" w:rsidR="00216554" w:rsidRPr="00C80B70" w:rsidRDefault="00216554" w:rsidP="00F00717">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216554" w:rsidRPr="00C80B70" w14:paraId="757F78F1" w14:textId="77777777" w:rsidTr="00F0071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7474CB" w14:textId="77777777" w:rsidR="00216554" w:rsidRPr="00C80B70" w:rsidRDefault="00216554" w:rsidP="00F00717">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B1890E" w14:textId="77777777" w:rsidR="00216554" w:rsidRPr="00C80B70" w:rsidRDefault="00216554" w:rsidP="00F00717">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7E3BAED" w14:textId="77777777" w:rsidR="00216554" w:rsidRPr="00C80B70" w:rsidRDefault="00216554" w:rsidP="00F00717">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686CB99" w14:textId="77777777" w:rsidR="00216554" w:rsidRPr="00C80B70" w:rsidRDefault="00216554" w:rsidP="00F00717">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3D7A95" w14:textId="77777777" w:rsidR="00216554" w:rsidRPr="00C80B70" w:rsidRDefault="00216554" w:rsidP="00F00717">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948356" w14:textId="77777777" w:rsidR="00216554" w:rsidRPr="00C80B70" w:rsidRDefault="00216554" w:rsidP="00F00717">
            <w:pPr>
              <w:pStyle w:val="TAH"/>
              <w:rPr>
                <w:rFonts w:cs="Arial"/>
                <w:highlight w:val="lightGray"/>
              </w:rPr>
            </w:pPr>
            <w:r w:rsidRPr="00C80B70">
              <w:rPr>
                <w:rFonts w:cs="Arial"/>
                <w:highlight w:val="lightGray"/>
              </w:rPr>
              <w:t>Maximum Io</w:t>
            </w:r>
          </w:p>
        </w:tc>
      </w:tr>
      <w:tr w:rsidR="00216554" w:rsidRPr="00C80B70" w14:paraId="210B6F3E" w14:textId="77777777" w:rsidTr="00F0071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64FBBC0" w14:textId="77777777" w:rsidR="00216554" w:rsidRPr="00C80B70" w:rsidRDefault="00216554" w:rsidP="00F00717">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2BE27484" w14:textId="77777777" w:rsidR="00216554" w:rsidRPr="00C80B70" w:rsidRDefault="00216554" w:rsidP="00F00717">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99CB589" w14:textId="77777777" w:rsidR="00216554" w:rsidRPr="00C80B70" w:rsidRDefault="00216554" w:rsidP="00F00717">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BED0A7A" w14:textId="77777777" w:rsidR="00216554" w:rsidRPr="00C80B70" w:rsidRDefault="00216554" w:rsidP="00F00717">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FB7F5FC" w14:textId="77777777" w:rsidR="00216554" w:rsidRPr="00C80B70" w:rsidRDefault="00216554" w:rsidP="00F00717">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64B490" w14:textId="77777777" w:rsidR="00216554" w:rsidRPr="00C80B70" w:rsidRDefault="00216554" w:rsidP="00F00717">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6FE75B" w14:textId="77777777" w:rsidR="00216554" w:rsidRPr="00C80B70" w:rsidRDefault="00216554" w:rsidP="00F00717">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r>
      <w:tr w:rsidR="00216554" w:rsidRPr="00C80B70" w14:paraId="2FA8D300" w14:textId="77777777" w:rsidTr="00F00717">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EB7678D" w14:textId="77777777" w:rsidR="00216554" w:rsidRPr="00C80B70" w:rsidRDefault="00216554" w:rsidP="00F00717">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6D0C77BE" w14:textId="77777777" w:rsidR="00216554" w:rsidRPr="00C80B70" w:rsidRDefault="00216554" w:rsidP="00F00717">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125AA6F7" w14:textId="77777777" w:rsidR="00216554" w:rsidRPr="00C80B70" w:rsidRDefault="00216554" w:rsidP="00F00717">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41DC9" w14:textId="77777777" w:rsidR="00216554" w:rsidRPr="00C80B70" w:rsidRDefault="00216554" w:rsidP="00F00717">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0B76983" w14:textId="77777777" w:rsidR="00216554" w:rsidRPr="00C80B70" w:rsidRDefault="00216554" w:rsidP="00F00717">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57709F"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888025"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669AF2F1" w14:textId="77777777" w:rsidTr="00F00717">
        <w:trPr>
          <w:jc w:val="center"/>
        </w:trPr>
        <w:tc>
          <w:tcPr>
            <w:tcW w:w="1047" w:type="dxa"/>
            <w:vMerge/>
            <w:tcBorders>
              <w:left w:val="single" w:sz="4" w:space="0" w:color="auto"/>
              <w:right w:val="single" w:sz="6" w:space="0" w:color="auto"/>
            </w:tcBorders>
            <w:shd w:val="clear" w:color="auto" w:fill="auto"/>
          </w:tcPr>
          <w:p w14:paraId="7AB36C61"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5051CD15"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6D35849B"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392D1051" w14:textId="77777777" w:rsidR="00216554" w:rsidRPr="00C80B70" w:rsidRDefault="00216554" w:rsidP="00F00717">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10D7BD62" w14:textId="77777777" w:rsidR="00216554" w:rsidRPr="00C80B70" w:rsidRDefault="00216554" w:rsidP="00F00717">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916CB" w14:textId="77777777" w:rsidR="00216554" w:rsidRPr="00C80B70" w:rsidRDefault="00216554" w:rsidP="00F00717">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A73" w14:textId="77777777" w:rsidR="00216554" w:rsidRPr="00C80B70" w:rsidRDefault="00216554" w:rsidP="00F00717">
            <w:pPr>
              <w:pStyle w:val="TAC"/>
              <w:rPr>
                <w:rFonts w:cs="Arial"/>
                <w:highlight w:val="lightGray"/>
              </w:rPr>
            </w:pPr>
            <w:r w:rsidRPr="00C80B70">
              <w:rPr>
                <w:rFonts w:cs="Arial"/>
                <w:highlight w:val="lightGray"/>
                <w:lang w:eastAsia="ja-JP"/>
              </w:rPr>
              <w:t>-70</w:t>
            </w:r>
          </w:p>
        </w:tc>
      </w:tr>
      <w:tr w:rsidR="00216554" w:rsidRPr="00C80B70" w14:paraId="5FDEF2EB" w14:textId="77777777" w:rsidTr="00F00717">
        <w:trPr>
          <w:jc w:val="center"/>
        </w:trPr>
        <w:tc>
          <w:tcPr>
            <w:tcW w:w="1047" w:type="dxa"/>
            <w:vMerge/>
            <w:tcBorders>
              <w:left w:val="single" w:sz="4" w:space="0" w:color="auto"/>
              <w:right w:val="single" w:sz="6" w:space="0" w:color="auto"/>
            </w:tcBorders>
            <w:shd w:val="clear" w:color="auto" w:fill="auto"/>
            <w:vAlign w:val="center"/>
          </w:tcPr>
          <w:p w14:paraId="6166E4FC"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36B84CB"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ED23325"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100CC4A" w14:textId="77777777" w:rsidR="00216554" w:rsidRPr="00C80B70" w:rsidRDefault="00216554" w:rsidP="00F00717">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6A9EF0E" w14:textId="77777777" w:rsidR="00216554" w:rsidRPr="00C80B70" w:rsidRDefault="00216554" w:rsidP="00F00717">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449A18"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D8526D"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5C1A0B73" w14:textId="77777777" w:rsidTr="00F00717">
        <w:trPr>
          <w:jc w:val="center"/>
        </w:trPr>
        <w:tc>
          <w:tcPr>
            <w:tcW w:w="1047" w:type="dxa"/>
            <w:vMerge/>
            <w:tcBorders>
              <w:left w:val="single" w:sz="4" w:space="0" w:color="auto"/>
              <w:right w:val="single" w:sz="6" w:space="0" w:color="auto"/>
            </w:tcBorders>
            <w:shd w:val="clear" w:color="auto" w:fill="auto"/>
            <w:vAlign w:val="center"/>
          </w:tcPr>
          <w:p w14:paraId="0719FA9D"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AB01954"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0C85926"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110D208" w14:textId="77777777" w:rsidR="00216554" w:rsidRPr="00C80B70" w:rsidRDefault="00216554" w:rsidP="00F00717">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D5664D5" w14:textId="77777777" w:rsidR="00216554" w:rsidRPr="00C80B70" w:rsidRDefault="00216554" w:rsidP="00F00717">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716BF"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E06F49"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14E377D3" w14:textId="77777777" w:rsidTr="00F00717">
        <w:trPr>
          <w:jc w:val="center"/>
        </w:trPr>
        <w:tc>
          <w:tcPr>
            <w:tcW w:w="1047" w:type="dxa"/>
            <w:vMerge/>
            <w:tcBorders>
              <w:left w:val="single" w:sz="4" w:space="0" w:color="auto"/>
              <w:right w:val="single" w:sz="6" w:space="0" w:color="auto"/>
            </w:tcBorders>
            <w:shd w:val="clear" w:color="auto" w:fill="auto"/>
            <w:vAlign w:val="center"/>
          </w:tcPr>
          <w:p w14:paraId="6E362300"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DE9AA3E"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834CE15"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CD2F95C" w14:textId="77777777" w:rsidR="00216554" w:rsidRPr="00C80B70" w:rsidRDefault="00216554" w:rsidP="00F00717">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4B51077" w14:textId="77777777" w:rsidR="00216554" w:rsidRPr="00C80B70" w:rsidRDefault="00216554" w:rsidP="00F00717">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45A177"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500BDA"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144F9AEE" w14:textId="77777777" w:rsidTr="00F00717">
        <w:trPr>
          <w:jc w:val="center"/>
        </w:trPr>
        <w:tc>
          <w:tcPr>
            <w:tcW w:w="1047" w:type="dxa"/>
            <w:vMerge/>
            <w:tcBorders>
              <w:left w:val="single" w:sz="4" w:space="0" w:color="auto"/>
              <w:right w:val="single" w:sz="6" w:space="0" w:color="auto"/>
            </w:tcBorders>
            <w:shd w:val="clear" w:color="auto" w:fill="auto"/>
            <w:vAlign w:val="center"/>
          </w:tcPr>
          <w:p w14:paraId="75789405"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DD370C3"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399C6E0"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D6F57A4" w14:textId="77777777" w:rsidR="00216554" w:rsidRPr="00C80B70" w:rsidRDefault="00216554" w:rsidP="00F00717">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382075F" w14:textId="77777777" w:rsidR="00216554" w:rsidRPr="00C80B70" w:rsidRDefault="00216554" w:rsidP="00F00717">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61845A"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1F5D6A"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2313EC19" w14:textId="77777777" w:rsidTr="00F00717">
        <w:trPr>
          <w:jc w:val="center"/>
        </w:trPr>
        <w:tc>
          <w:tcPr>
            <w:tcW w:w="1047" w:type="dxa"/>
            <w:vMerge/>
            <w:tcBorders>
              <w:left w:val="single" w:sz="4" w:space="0" w:color="auto"/>
              <w:right w:val="single" w:sz="6" w:space="0" w:color="auto"/>
            </w:tcBorders>
            <w:shd w:val="clear" w:color="auto" w:fill="auto"/>
            <w:vAlign w:val="center"/>
          </w:tcPr>
          <w:p w14:paraId="4CF753D5"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757F522"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46402A1"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BC595D5" w14:textId="77777777" w:rsidR="00216554" w:rsidRPr="00C80B70" w:rsidRDefault="00216554" w:rsidP="00F00717">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611E0D3" w14:textId="77777777" w:rsidR="00216554" w:rsidRPr="00C80B70" w:rsidRDefault="00216554" w:rsidP="00F00717">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EACD54"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D3DEB6"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1A62E2AE" w14:textId="77777777" w:rsidTr="00F00717">
        <w:trPr>
          <w:jc w:val="center"/>
        </w:trPr>
        <w:tc>
          <w:tcPr>
            <w:tcW w:w="1047" w:type="dxa"/>
            <w:vMerge/>
            <w:tcBorders>
              <w:left w:val="single" w:sz="4" w:space="0" w:color="auto"/>
              <w:right w:val="single" w:sz="6" w:space="0" w:color="auto"/>
            </w:tcBorders>
            <w:shd w:val="clear" w:color="auto" w:fill="auto"/>
            <w:vAlign w:val="center"/>
          </w:tcPr>
          <w:p w14:paraId="4E5537D9" w14:textId="77777777" w:rsidR="00216554" w:rsidRPr="00C80B70" w:rsidRDefault="00216554" w:rsidP="00F00717">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64C6596" w14:textId="77777777" w:rsidR="00216554" w:rsidRPr="00C80B70" w:rsidRDefault="00216554" w:rsidP="00F00717">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BE1F898"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70AB58A" w14:textId="77777777" w:rsidR="00216554" w:rsidRPr="00C80B70" w:rsidRDefault="00216554" w:rsidP="00F00717">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0E32C34" w14:textId="77777777" w:rsidR="00216554" w:rsidRPr="00C80B70" w:rsidRDefault="00216554" w:rsidP="00F00717">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237BC9"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50D75D" w14:textId="77777777" w:rsidR="00216554" w:rsidRPr="00C80B70" w:rsidRDefault="00216554" w:rsidP="00F00717">
            <w:pPr>
              <w:pStyle w:val="TAC"/>
              <w:rPr>
                <w:rFonts w:cs="Arial"/>
                <w:highlight w:val="lightGray"/>
              </w:rPr>
            </w:pPr>
            <w:r w:rsidRPr="00C80B70">
              <w:rPr>
                <w:rFonts w:cs="Arial"/>
                <w:highlight w:val="lightGray"/>
              </w:rPr>
              <w:t>-70</w:t>
            </w:r>
          </w:p>
        </w:tc>
      </w:tr>
      <w:tr w:rsidR="00216554" w:rsidRPr="00C80B70" w14:paraId="5954364E" w14:textId="77777777" w:rsidTr="00F00717">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E9EE328" w14:textId="77777777" w:rsidR="00216554" w:rsidRPr="00C80B70" w:rsidRDefault="00216554" w:rsidP="00F00717">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107D6D58" w14:textId="77777777" w:rsidR="00216554" w:rsidRPr="00C80B70" w:rsidRDefault="00216554" w:rsidP="00F00717">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36D88D74" w14:textId="77777777" w:rsidR="00216554" w:rsidRPr="00C80B70" w:rsidRDefault="00216554" w:rsidP="00F00717">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CB775BB" w14:textId="77777777" w:rsidR="00216554" w:rsidRPr="00C80B70" w:rsidRDefault="00216554" w:rsidP="00F00717">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52C5191" w14:textId="77777777" w:rsidR="00216554" w:rsidRPr="00C80B70" w:rsidRDefault="00216554" w:rsidP="00F00717">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41D7DA"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02BE87" w14:textId="77777777" w:rsidR="00216554" w:rsidRPr="00C80B70" w:rsidRDefault="00216554" w:rsidP="00F00717">
            <w:pPr>
              <w:pStyle w:val="TAC"/>
              <w:rPr>
                <w:rFonts w:cs="Arial"/>
                <w:highlight w:val="lightGray"/>
              </w:rPr>
            </w:pPr>
            <w:r w:rsidRPr="00C80B70">
              <w:rPr>
                <w:rFonts w:cs="Arial" w:hint="eastAsia"/>
                <w:highlight w:val="lightGray"/>
                <w:lang w:eastAsia="zh-CN"/>
              </w:rPr>
              <w:t>-70</w:t>
            </w:r>
          </w:p>
        </w:tc>
      </w:tr>
      <w:tr w:rsidR="00216554" w:rsidRPr="00C80B70" w14:paraId="1E03C66F" w14:textId="77777777" w:rsidTr="00F0071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EB43272" w14:textId="77777777" w:rsidR="00216554" w:rsidRPr="00C80B70" w:rsidRDefault="00216554" w:rsidP="00F00717">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1FFE64E" w14:textId="77777777" w:rsidR="00216554" w:rsidRPr="00C80B70" w:rsidRDefault="00216554" w:rsidP="00F00717">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132FC3A" w14:textId="77777777" w:rsidR="00216554" w:rsidRPr="00C80B70" w:rsidRDefault="00216554" w:rsidP="00F00717">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C031842" w14:textId="77777777" w:rsidR="00216554" w:rsidRPr="00C80B70" w:rsidRDefault="00216554" w:rsidP="00F00717">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DC677FC" w14:textId="77777777" w:rsidR="00216554" w:rsidRPr="00C80B70" w:rsidRDefault="00216554" w:rsidP="00F00717">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F600D9" w14:textId="77777777" w:rsidR="00216554" w:rsidRPr="00A8065A" w:rsidRDefault="00216554" w:rsidP="00F00717">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8B59E1" w14:textId="77777777" w:rsidR="00216554" w:rsidRPr="00A8065A" w:rsidRDefault="00216554" w:rsidP="00F00717">
            <w:pPr>
              <w:pStyle w:val="TAC"/>
              <w:rPr>
                <w:rFonts w:cs="Arial"/>
                <w:highlight w:val="yellow"/>
              </w:rPr>
            </w:pPr>
            <w:r w:rsidRPr="00A8065A">
              <w:rPr>
                <w:rFonts w:cs="Arial"/>
                <w:highlight w:val="yellow"/>
              </w:rPr>
              <w:t>-50</w:t>
            </w:r>
          </w:p>
        </w:tc>
      </w:tr>
      <w:tr w:rsidR="00216554" w:rsidRPr="00CE2FF9" w14:paraId="1440303B" w14:textId="77777777" w:rsidTr="00F00717">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1E064EC" w14:textId="77777777" w:rsidR="00216554" w:rsidRPr="00C80B70" w:rsidRDefault="00216554" w:rsidP="00F00717">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688C67FB" w14:textId="77777777" w:rsidR="00216554" w:rsidRPr="00C80B70" w:rsidRDefault="00216554" w:rsidP="00F00717">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6D7DF580" w14:textId="77777777" w:rsidR="00216554" w:rsidRPr="00CE2FF9" w:rsidRDefault="00216554" w:rsidP="00F00717">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7D86FD4E" w14:textId="77777777" w:rsidR="00216554" w:rsidRPr="00C80B70" w:rsidRDefault="00216554" w:rsidP="00216554"/>
    <w:p w14:paraId="3EB08A2E" w14:textId="77777777" w:rsidR="00216554" w:rsidRPr="001C3034" w:rsidRDefault="00216554" w:rsidP="00216554">
      <w:pPr>
        <w:overflowPunct/>
        <w:jc w:val="both"/>
        <w:textAlignment w:val="auto"/>
        <w:rPr>
          <w:rFonts w:ascii="Arial" w:hAnsi="Arial" w:cs="Arial"/>
        </w:rPr>
      </w:pPr>
      <w:bookmarkStart w:id="7"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15B1CF78" w14:textId="77777777" w:rsidR="00216554" w:rsidRPr="001C5691" w:rsidRDefault="00216554" w:rsidP="00216554">
      <w:pPr>
        <w:pStyle w:val="Heading2"/>
        <w:rPr>
          <w:highlight w:val="lightGray"/>
        </w:rPr>
      </w:pPr>
      <w:r w:rsidRPr="001C5691">
        <w:rPr>
          <w:highlight w:val="lightGray"/>
        </w:rPr>
        <w:lastRenderedPageBreak/>
        <w:t>B.3.1</w:t>
      </w:r>
      <w:r w:rsidRPr="001C5691">
        <w:rPr>
          <w:highlight w:val="lightGray"/>
        </w:rPr>
        <w:tab/>
        <w:t>Conditions for intra-frequency RSRP and RSRQ Accuracy Requirements</w:t>
      </w:r>
      <w:bookmarkEnd w:id="7"/>
    </w:p>
    <w:p w14:paraId="6170F061" w14:textId="77777777" w:rsidR="00216554" w:rsidRPr="001C5691" w:rsidRDefault="00216554" w:rsidP="00216554">
      <w:pPr>
        <w:rPr>
          <w:highlight w:val="lightGray"/>
        </w:rPr>
      </w:pPr>
      <w:r w:rsidRPr="001C5691">
        <w:rPr>
          <w:highlight w:val="lightGray"/>
        </w:rPr>
        <w:t>This clause defines the E-UTRAN intra-frequency RSRP applicable for a corresponding operating band.</w:t>
      </w:r>
    </w:p>
    <w:p w14:paraId="44C2A582" w14:textId="77777777" w:rsidR="00216554" w:rsidRPr="001C5691" w:rsidRDefault="00216554" w:rsidP="00216554">
      <w:pPr>
        <w:rPr>
          <w:highlight w:val="lightGray"/>
        </w:rPr>
      </w:pPr>
      <w:r w:rsidRPr="001C5691">
        <w:rPr>
          <w:highlight w:val="lightGray"/>
        </w:rPr>
        <w:t>The conditions for intra-frequency absolute RSRP and RSRQ accuracy requirements are defined in Table B.3.1-1.</w:t>
      </w:r>
    </w:p>
    <w:p w14:paraId="7A54581F" w14:textId="77777777" w:rsidR="00216554" w:rsidRPr="001C5691" w:rsidRDefault="00216554" w:rsidP="00216554">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216554" w:rsidRPr="001C5691" w14:paraId="75A38364" w14:textId="77777777" w:rsidTr="00F0071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C58CAF" w14:textId="77777777" w:rsidR="00216554" w:rsidRPr="001C5691" w:rsidRDefault="00216554" w:rsidP="00F0071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5B2CCF3" w14:textId="77777777" w:rsidR="00216554" w:rsidRPr="001C5691" w:rsidRDefault="00216554" w:rsidP="00F0071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76D42AC" w14:textId="77777777" w:rsidR="00216554" w:rsidRPr="001C5691" w:rsidRDefault="00216554" w:rsidP="00F0071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216554" w:rsidRPr="001C5691" w14:paraId="4D9B42B2" w14:textId="77777777" w:rsidTr="00F0071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F49B66" w14:textId="77777777" w:rsidR="00216554" w:rsidRPr="001C5691" w:rsidRDefault="00216554" w:rsidP="00F0071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EFA6C7F" w14:textId="77777777" w:rsidR="00216554" w:rsidRPr="001C5691" w:rsidRDefault="00216554" w:rsidP="00F0071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21392D" w14:textId="77777777" w:rsidR="00216554" w:rsidRPr="001C5691" w:rsidRDefault="00216554" w:rsidP="00F00717">
            <w:pPr>
              <w:pStyle w:val="TAH"/>
              <w:rPr>
                <w:rFonts w:cs="Arial"/>
                <w:highlight w:val="lightGray"/>
              </w:rPr>
            </w:pPr>
            <w:r w:rsidRPr="001C5691">
              <w:rPr>
                <w:rFonts w:cs="Arial"/>
                <w:highlight w:val="lightGray"/>
              </w:rPr>
              <w:t>dBm/15kHz</w:t>
            </w:r>
          </w:p>
        </w:tc>
      </w:tr>
      <w:tr w:rsidR="00216554" w:rsidRPr="001C5691" w14:paraId="1636DB3B" w14:textId="77777777" w:rsidTr="00F00717">
        <w:tc>
          <w:tcPr>
            <w:tcW w:w="1156" w:type="dxa"/>
            <w:vMerge w:val="restart"/>
            <w:tcBorders>
              <w:top w:val="single" w:sz="6" w:space="0" w:color="auto"/>
              <w:left w:val="single" w:sz="4" w:space="0" w:color="auto"/>
              <w:right w:val="single" w:sz="6" w:space="0" w:color="auto"/>
            </w:tcBorders>
            <w:shd w:val="clear" w:color="auto" w:fill="auto"/>
            <w:vAlign w:val="center"/>
          </w:tcPr>
          <w:p w14:paraId="585A8E37" w14:textId="77777777" w:rsidR="00216554" w:rsidRPr="001C5691" w:rsidRDefault="00216554" w:rsidP="00F0071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50EAEDF" w14:textId="77777777" w:rsidR="00216554" w:rsidRPr="001C5691" w:rsidRDefault="00216554" w:rsidP="00F0071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F576127" w14:textId="77777777" w:rsidR="00216554" w:rsidRPr="001C5691" w:rsidRDefault="00216554" w:rsidP="00F00717">
            <w:pPr>
              <w:pStyle w:val="TAC"/>
              <w:rPr>
                <w:rFonts w:cs="Arial"/>
                <w:highlight w:val="lightGray"/>
              </w:rPr>
            </w:pPr>
            <w:r w:rsidRPr="001C5691">
              <w:rPr>
                <w:rFonts w:cs="Arial"/>
                <w:highlight w:val="lightGray"/>
              </w:rPr>
              <w:t>-127</w:t>
            </w:r>
          </w:p>
        </w:tc>
      </w:tr>
      <w:tr w:rsidR="00216554" w:rsidRPr="001C5691" w14:paraId="18B923EB" w14:textId="77777777" w:rsidTr="00F00717">
        <w:tc>
          <w:tcPr>
            <w:tcW w:w="1156" w:type="dxa"/>
            <w:vMerge/>
            <w:tcBorders>
              <w:left w:val="single" w:sz="4" w:space="0" w:color="auto"/>
              <w:right w:val="single" w:sz="6" w:space="0" w:color="auto"/>
            </w:tcBorders>
            <w:shd w:val="clear" w:color="auto" w:fill="auto"/>
          </w:tcPr>
          <w:p w14:paraId="5185138A"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94B7C4E" w14:textId="77777777" w:rsidR="00216554" w:rsidRPr="001C5691" w:rsidRDefault="00216554" w:rsidP="00F0071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FECC11B" w14:textId="77777777" w:rsidR="00216554" w:rsidRPr="001C5691" w:rsidRDefault="00216554" w:rsidP="00F00717">
            <w:pPr>
              <w:pStyle w:val="TAC"/>
              <w:rPr>
                <w:rFonts w:cs="Arial"/>
                <w:highlight w:val="lightGray"/>
              </w:rPr>
            </w:pPr>
            <w:r w:rsidRPr="001C5691">
              <w:rPr>
                <w:rFonts w:cs="Arial"/>
                <w:highlight w:val="lightGray"/>
              </w:rPr>
              <w:t>-126.5</w:t>
            </w:r>
          </w:p>
        </w:tc>
      </w:tr>
      <w:tr w:rsidR="00216554" w:rsidRPr="001C5691" w14:paraId="7625CA0D" w14:textId="77777777" w:rsidTr="00F00717">
        <w:tc>
          <w:tcPr>
            <w:tcW w:w="1156" w:type="dxa"/>
            <w:vMerge/>
            <w:tcBorders>
              <w:left w:val="single" w:sz="4" w:space="0" w:color="auto"/>
              <w:right w:val="single" w:sz="6" w:space="0" w:color="auto"/>
            </w:tcBorders>
            <w:shd w:val="clear" w:color="auto" w:fill="auto"/>
          </w:tcPr>
          <w:p w14:paraId="11A3B28F"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005D6AA" w14:textId="77777777" w:rsidR="00216554" w:rsidRPr="001C5691" w:rsidRDefault="00216554" w:rsidP="00F0071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B0912E0" w14:textId="77777777" w:rsidR="00216554" w:rsidRPr="001C5691" w:rsidRDefault="00216554" w:rsidP="00F00717">
            <w:pPr>
              <w:pStyle w:val="TAC"/>
              <w:rPr>
                <w:rFonts w:cs="Arial"/>
                <w:highlight w:val="lightGray"/>
              </w:rPr>
            </w:pPr>
            <w:r w:rsidRPr="001C5691">
              <w:rPr>
                <w:rFonts w:cs="Arial"/>
                <w:highlight w:val="lightGray"/>
              </w:rPr>
              <w:t>-126</w:t>
            </w:r>
          </w:p>
        </w:tc>
      </w:tr>
      <w:tr w:rsidR="00216554" w:rsidRPr="001C5691" w14:paraId="3802E0D7" w14:textId="77777777" w:rsidTr="00F00717">
        <w:tc>
          <w:tcPr>
            <w:tcW w:w="1156" w:type="dxa"/>
            <w:vMerge/>
            <w:tcBorders>
              <w:left w:val="single" w:sz="4" w:space="0" w:color="auto"/>
              <w:right w:val="single" w:sz="6" w:space="0" w:color="auto"/>
            </w:tcBorders>
            <w:shd w:val="clear" w:color="auto" w:fill="auto"/>
          </w:tcPr>
          <w:p w14:paraId="22C55B25"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8466F30" w14:textId="77777777" w:rsidR="00216554" w:rsidRPr="001C5691" w:rsidRDefault="00216554" w:rsidP="00F0071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12448A0" w14:textId="77777777" w:rsidR="00216554" w:rsidRPr="001C5691" w:rsidRDefault="00216554" w:rsidP="00F00717">
            <w:pPr>
              <w:pStyle w:val="TAC"/>
              <w:rPr>
                <w:rFonts w:cs="Arial"/>
                <w:highlight w:val="lightGray"/>
              </w:rPr>
            </w:pPr>
            <w:r w:rsidRPr="001C5691">
              <w:rPr>
                <w:rFonts w:cs="Arial"/>
                <w:highlight w:val="lightGray"/>
              </w:rPr>
              <w:t>-125.5</w:t>
            </w:r>
          </w:p>
        </w:tc>
      </w:tr>
      <w:tr w:rsidR="00216554" w:rsidRPr="001C5691" w14:paraId="5113D8C6" w14:textId="77777777" w:rsidTr="00F00717">
        <w:tc>
          <w:tcPr>
            <w:tcW w:w="1156" w:type="dxa"/>
            <w:vMerge/>
            <w:tcBorders>
              <w:left w:val="single" w:sz="4" w:space="0" w:color="auto"/>
              <w:right w:val="single" w:sz="6" w:space="0" w:color="auto"/>
            </w:tcBorders>
            <w:shd w:val="clear" w:color="auto" w:fill="auto"/>
          </w:tcPr>
          <w:p w14:paraId="61787337"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4E90063" w14:textId="77777777" w:rsidR="00216554" w:rsidRPr="001C5691" w:rsidRDefault="00216554" w:rsidP="00F0071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C0B606" w14:textId="77777777" w:rsidR="00216554" w:rsidRPr="001C5691" w:rsidRDefault="00216554" w:rsidP="00F00717">
            <w:pPr>
              <w:pStyle w:val="TAC"/>
              <w:rPr>
                <w:rFonts w:cs="Arial"/>
                <w:highlight w:val="lightGray"/>
              </w:rPr>
            </w:pPr>
            <w:r w:rsidRPr="001C5691">
              <w:rPr>
                <w:rFonts w:cs="Arial"/>
                <w:highlight w:val="lightGray"/>
              </w:rPr>
              <w:t>-125</w:t>
            </w:r>
          </w:p>
        </w:tc>
      </w:tr>
      <w:tr w:rsidR="00216554" w:rsidRPr="001C5691" w14:paraId="3B05BB6A" w14:textId="77777777" w:rsidTr="00F00717">
        <w:tc>
          <w:tcPr>
            <w:tcW w:w="1156" w:type="dxa"/>
            <w:vMerge/>
            <w:tcBorders>
              <w:left w:val="single" w:sz="4" w:space="0" w:color="auto"/>
              <w:right w:val="single" w:sz="6" w:space="0" w:color="auto"/>
            </w:tcBorders>
            <w:shd w:val="clear" w:color="auto" w:fill="auto"/>
          </w:tcPr>
          <w:p w14:paraId="0170008C"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D19B74" w14:textId="77777777" w:rsidR="00216554" w:rsidRPr="001C5691" w:rsidRDefault="00216554" w:rsidP="00F0071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458B81" w14:textId="77777777" w:rsidR="00216554" w:rsidRPr="001C5691" w:rsidRDefault="00216554" w:rsidP="00F0071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216554" w:rsidRPr="001C5691" w14:paraId="46547F2D" w14:textId="77777777" w:rsidTr="00F00717">
        <w:tc>
          <w:tcPr>
            <w:tcW w:w="1156" w:type="dxa"/>
            <w:vMerge/>
            <w:tcBorders>
              <w:left w:val="single" w:sz="4" w:space="0" w:color="auto"/>
              <w:right w:val="single" w:sz="6" w:space="0" w:color="auto"/>
            </w:tcBorders>
            <w:shd w:val="clear" w:color="auto" w:fill="auto"/>
          </w:tcPr>
          <w:p w14:paraId="65F3AC65"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0298531" w14:textId="77777777" w:rsidR="00216554" w:rsidRPr="001C5691" w:rsidRDefault="00216554" w:rsidP="00F0071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E79538" w14:textId="77777777" w:rsidR="00216554" w:rsidRPr="001C5691" w:rsidRDefault="00216554" w:rsidP="00F00717">
            <w:pPr>
              <w:pStyle w:val="TAC"/>
              <w:rPr>
                <w:rFonts w:cs="Arial"/>
                <w:highlight w:val="lightGray"/>
              </w:rPr>
            </w:pPr>
            <w:r w:rsidRPr="001C5691">
              <w:rPr>
                <w:rFonts w:cs="Arial"/>
                <w:highlight w:val="lightGray"/>
              </w:rPr>
              <w:t>-124</w:t>
            </w:r>
          </w:p>
        </w:tc>
      </w:tr>
      <w:tr w:rsidR="00216554" w:rsidRPr="001C5691" w14:paraId="712927A1" w14:textId="77777777" w:rsidTr="00F00717">
        <w:tc>
          <w:tcPr>
            <w:tcW w:w="1156" w:type="dxa"/>
            <w:vMerge/>
            <w:tcBorders>
              <w:left w:val="single" w:sz="4" w:space="0" w:color="auto"/>
              <w:right w:val="single" w:sz="6" w:space="0" w:color="auto"/>
            </w:tcBorders>
            <w:shd w:val="clear" w:color="auto" w:fill="auto"/>
          </w:tcPr>
          <w:p w14:paraId="329FC886"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6DC9B17" w14:textId="77777777" w:rsidR="00216554" w:rsidRPr="001C5691" w:rsidRDefault="00216554" w:rsidP="00F0071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8369619" w14:textId="77777777" w:rsidR="00216554" w:rsidRPr="001C5691" w:rsidRDefault="00216554" w:rsidP="00F00717">
            <w:pPr>
              <w:pStyle w:val="TAC"/>
              <w:rPr>
                <w:rFonts w:cs="Arial"/>
                <w:highlight w:val="lightGray"/>
              </w:rPr>
            </w:pPr>
            <w:r w:rsidRPr="00A8065A">
              <w:rPr>
                <w:rFonts w:cs="Arial"/>
                <w:highlight w:val="lightGray"/>
              </w:rPr>
              <w:t>-123.5</w:t>
            </w:r>
          </w:p>
        </w:tc>
      </w:tr>
      <w:tr w:rsidR="00216554" w:rsidRPr="001C5691" w14:paraId="32FAFE8C" w14:textId="77777777" w:rsidTr="00F00717">
        <w:tc>
          <w:tcPr>
            <w:tcW w:w="1156" w:type="dxa"/>
            <w:vMerge/>
            <w:tcBorders>
              <w:left w:val="single" w:sz="4" w:space="0" w:color="auto"/>
              <w:bottom w:val="single" w:sz="6" w:space="0" w:color="auto"/>
              <w:right w:val="single" w:sz="6" w:space="0" w:color="auto"/>
            </w:tcBorders>
            <w:shd w:val="clear" w:color="auto" w:fill="auto"/>
          </w:tcPr>
          <w:p w14:paraId="52E23091" w14:textId="77777777" w:rsidR="00216554" w:rsidRPr="001C5691" w:rsidRDefault="00216554" w:rsidP="00F0071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A6E05DD" w14:textId="77777777" w:rsidR="00216554" w:rsidRPr="001C5691" w:rsidRDefault="00216554" w:rsidP="00F0071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9E3CB4B" w14:textId="77777777" w:rsidR="00216554" w:rsidRPr="001C5691" w:rsidRDefault="00216554" w:rsidP="00F00717">
            <w:pPr>
              <w:pStyle w:val="TAC"/>
              <w:rPr>
                <w:rFonts w:cs="Arial"/>
                <w:highlight w:val="lightGray"/>
              </w:rPr>
            </w:pPr>
            <w:r w:rsidRPr="00A8065A">
              <w:rPr>
                <w:rFonts w:cs="Arial" w:hint="eastAsia"/>
                <w:highlight w:val="yellow"/>
                <w:lang w:eastAsia="zh-CN"/>
              </w:rPr>
              <w:t>-120.5</w:t>
            </w:r>
          </w:p>
        </w:tc>
      </w:tr>
      <w:tr w:rsidR="00216554" w:rsidRPr="00A708B2" w14:paraId="07928C1F" w14:textId="77777777" w:rsidTr="00F0071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20415E7" w14:textId="77777777" w:rsidR="00216554" w:rsidRPr="001C5691" w:rsidRDefault="00216554" w:rsidP="00F0071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51C91EFA" w14:textId="77777777" w:rsidR="00216554" w:rsidRPr="001C5691" w:rsidRDefault="00216554" w:rsidP="00F0071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when the carrier frequency of the assigned E-UTRA channel bandwidth is within 865-894 MHz.</w:t>
            </w:r>
          </w:p>
          <w:p w14:paraId="2BB6316A" w14:textId="77777777" w:rsidR="00216554" w:rsidRPr="00A708B2" w:rsidRDefault="00216554" w:rsidP="00F0071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1C2906DE" w14:textId="77777777" w:rsidR="000B79A2" w:rsidRDefault="000B79A2" w:rsidP="000B79A2">
      <w:pPr>
        <w:overflowPunct/>
        <w:jc w:val="both"/>
        <w:textAlignment w:val="auto"/>
        <w:rPr>
          <w:rFonts w:ascii="Arial" w:hAnsi="Arial" w:cs="Arial"/>
        </w:rPr>
      </w:pPr>
    </w:p>
    <w:p w14:paraId="482DDBCD" w14:textId="77777777" w:rsidR="00D03D1A" w:rsidRDefault="00D03D1A" w:rsidP="00D03D1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-70dBm/ BWChannel … -50dBm/ BWChannel</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225627FC" w14:textId="77777777" w:rsidR="00D03D1A" w:rsidRDefault="00D03D1A" w:rsidP="00D03D1A">
      <w:pPr>
        <w:overflowPunct/>
        <w:jc w:val="both"/>
        <w:textAlignment w:val="auto"/>
        <w:rPr>
          <w:rFonts w:ascii="Arial" w:hAnsi="Arial" w:cs="Arial"/>
        </w:rPr>
      </w:pPr>
      <w:r>
        <w:rPr>
          <w:rFonts w:ascii="Arial" w:hAnsi="Arial" w:cs="Arial"/>
        </w:rPr>
        <w:t>Band FDD_N gives the highest RSRP side condition of -120.5dBm/15kHz, and we note that TS 36.133 allows the core requirement to be up to 1dB higher without the test parameters being adjusted:</w:t>
      </w:r>
    </w:p>
    <w:p w14:paraId="5E48A039" w14:textId="77777777" w:rsidR="00D03D1A" w:rsidRPr="002E6E23" w:rsidRDefault="00D03D1A" w:rsidP="00D03D1A">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233794F5" w14:textId="77777777" w:rsidR="00D03D1A" w:rsidRPr="002E6E23" w:rsidRDefault="00D03D1A" w:rsidP="00D03D1A">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ΔR</w:t>
      </w:r>
      <w:r w:rsidRPr="002E6E23">
        <w:rPr>
          <w:rFonts w:eastAsia="Times New Roman"/>
          <w:highlight w:val="lightGray"/>
          <w:vertAlign w:val="subscript"/>
          <w:lang w:eastAsia="ko-KR"/>
        </w:rPr>
        <w:t>IB,c</w:t>
      </w:r>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r w:rsidRPr="002E6E23">
        <w:rPr>
          <w:rFonts w:eastAsia="Times New Roman"/>
          <w:highlight w:val="green"/>
          <w:lang w:eastAsia="ko-KR"/>
        </w:rPr>
        <w:t>ΔR</w:t>
      </w:r>
      <w:r w:rsidRPr="002E6E23">
        <w:rPr>
          <w:rFonts w:eastAsia="Times New Roman"/>
          <w:highlight w:val="green"/>
          <w:vertAlign w:val="subscript"/>
          <w:lang w:eastAsia="ko-KR"/>
        </w:rPr>
        <w:t>IB,c</w:t>
      </w:r>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dB</w:t>
      </w:r>
      <w:r w:rsidRPr="002E6E23">
        <w:rPr>
          <w:rFonts w:eastAsia="Times New Roman"/>
          <w:highlight w:val="lightGray"/>
          <w:lang w:eastAsia="ko-KR"/>
        </w:rPr>
        <w:t>.</w:t>
      </w:r>
      <w:r w:rsidRPr="002E6E23">
        <w:rPr>
          <w:rFonts w:eastAsia="Times New Roman"/>
          <w:lang w:eastAsia="ko-KR"/>
        </w:rPr>
        <w:t xml:space="preserve"> </w:t>
      </w:r>
    </w:p>
    <w:p w14:paraId="265A4436" w14:textId="77777777" w:rsidR="00D03D1A" w:rsidRDefault="00D03D1A" w:rsidP="00D03D1A">
      <w:pPr>
        <w:overflowPunct/>
        <w:jc w:val="both"/>
        <w:textAlignment w:val="auto"/>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11C294F0" w14:textId="77777777" w:rsidR="00D03D1A" w:rsidRPr="006B42F1" w:rsidRDefault="00D03D1A" w:rsidP="00D03D1A">
      <w:pPr>
        <w:overflowPunct/>
        <w:spacing w:before="120" w:after="120"/>
        <w:jc w:val="both"/>
        <w:textAlignment w:val="auto"/>
        <w:rPr>
          <w:rFonts w:ascii="Arial" w:hAnsi="Arial"/>
          <w:u w:val="single"/>
        </w:rPr>
      </w:pPr>
      <w:r>
        <w:rPr>
          <w:rFonts w:ascii="Arial" w:hAnsi="Arial"/>
          <w:u w:val="single"/>
        </w:rPr>
        <w:t>d) Controlled parameters critical to verdict</w:t>
      </w:r>
    </w:p>
    <w:p w14:paraId="70D885BD" w14:textId="77777777" w:rsidR="00D03D1A" w:rsidRDefault="00D03D1A" w:rsidP="00D03D1A">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D8F9999" w14:textId="77777777" w:rsidR="00D03D1A" w:rsidRPr="002A4927" w:rsidRDefault="00D03D1A" w:rsidP="00D03D1A">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490458D3" w14:textId="77777777" w:rsidR="00D03D1A" w:rsidRPr="004D6C3C" w:rsidRDefault="00D03D1A" w:rsidP="00D03D1A">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46D0731D" w14:textId="77777777" w:rsidR="00D03D1A" w:rsidRPr="004D6C3C" w:rsidRDefault="00D03D1A" w:rsidP="00D03D1A">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45DCFEEB" w14:textId="77777777" w:rsidR="00D03D1A" w:rsidRPr="004D6C3C" w:rsidRDefault="00D03D1A" w:rsidP="00D03D1A">
      <w:pPr>
        <w:overflowPunct/>
        <w:jc w:val="both"/>
        <w:textAlignment w:val="auto"/>
        <w:rPr>
          <w:rFonts w:ascii="Arial" w:hAnsi="Arial"/>
        </w:rPr>
      </w:pPr>
      <w:r w:rsidRPr="004D6C3C">
        <w:rPr>
          <w:rFonts w:ascii="Arial" w:hAnsi="Arial"/>
        </w:rPr>
        <w:lastRenderedPageBreak/>
        <w:t>For the test system uncertainties</w:t>
      </w:r>
      <w:r>
        <w:rPr>
          <w:rFonts w:ascii="Arial" w:hAnsi="Arial"/>
        </w:rPr>
        <w:t>,</w:t>
      </w:r>
      <w:r w:rsidRPr="004D6C3C">
        <w:rPr>
          <w:rFonts w:ascii="Arial" w:hAnsi="Arial"/>
        </w:rPr>
        <w:t xml:space="preserve"> the normal procedure of combining uncorrelated uncertainties root-sum-square is followed. </w:t>
      </w:r>
    </w:p>
    <w:p w14:paraId="4A2C5FFA" w14:textId="77777777" w:rsidR="00D03D1A" w:rsidRPr="00396D93" w:rsidRDefault="00D03D1A" w:rsidP="00D03D1A">
      <w:pPr>
        <w:overflowPunct/>
        <w:jc w:val="both"/>
        <w:textAlignment w:val="auto"/>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6C95B49B" w14:textId="77777777" w:rsidR="00D03D1A" w:rsidRDefault="00D03D1A" w:rsidP="00D03D1A">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63E9DFD" w14:textId="77777777" w:rsidR="00D03D1A" w:rsidRPr="00E628C6" w:rsidRDefault="00D03D1A" w:rsidP="00D03D1A">
      <w:pPr>
        <w:jc w:val="both"/>
        <w:rPr>
          <w:rFonts w:ascii="Arial" w:hAnsi="Arial"/>
        </w:rPr>
      </w:pPr>
      <w:r>
        <w:rPr>
          <w:rFonts w:ascii="Arial" w:hAnsi="Arial"/>
        </w:rPr>
        <w:t>From TS 38.533</w:t>
      </w:r>
      <w:r w:rsidRPr="009B42AC">
        <w:rPr>
          <w:rFonts w:ascii="Arial" w:hAnsi="Arial"/>
        </w:rPr>
        <w:t xml:space="preserve"> clause </w:t>
      </w:r>
      <w:r>
        <w:rPr>
          <w:rFonts w:ascii="Arial" w:hAnsi="Arial"/>
        </w:rPr>
        <w:t>11.5.3.1</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6B3FBA2A" w14:textId="77777777" w:rsidR="00D03D1A" w:rsidRPr="00236648" w:rsidRDefault="00D03D1A" w:rsidP="00D03D1A">
      <w:pPr>
        <w:overflowPunct/>
        <w:jc w:val="both"/>
        <w:textAlignment w:val="auto"/>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6D5D380" w14:textId="77777777" w:rsidR="00D03D1A" w:rsidRPr="002D4331" w:rsidRDefault="00D03D1A" w:rsidP="00D03D1A">
      <w:pPr>
        <w:overflowPunct/>
        <w:jc w:val="both"/>
        <w:textAlignment w:val="auto"/>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one Event B2 triggered measurement report for </w:t>
      </w:r>
      <w:r>
        <w:rPr>
          <w:rFonts w:ascii="Arial" w:hAnsi="Arial"/>
        </w:rPr>
        <w:t>E-UTRAN</w:t>
      </w:r>
      <w:r w:rsidRPr="009B42AC">
        <w:rPr>
          <w:rFonts w:ascii="Arial" w:hAnsi="Arial"/>
        </w:rPr>
        <w:t xml:space="preserve"> </w:t>
      </w:r>
      <w:r w:rsidRPr="00C50A66">
        <w:rPr>
          <w:rFonts w:ascii="Arial" w:hAnsi="Arial"/>
        </w:rPr>
        <w:t>Cell 2 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 SS-RSRP and E-UTRAN</w:t>
      </w:r>
      <w:r w:rsidRPr="002D4331">
        <w:rPr>
          <w:rFonts w:ascii="Arial" w:hAnsi="Arial" w:cs="Arial"/>
          <w:lang w:val="en-US"/>
        </w:rPr>
        <w:t xml:space="preserve"> </w:t>
      </w:r>
      <w:r>
        <w:rPr>
          <w:rFonts w:ascii="Arial" w:hAnsi="Arial" w:cs="Arial"/>
          <w:lang w:val="en-US"/>
        </w:rPr>
        <w:t>Cell 2</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541F7AE3" w14:textId="77777777" w:rsidR="00D03D1A" w:rsidRPr="009E01AF" w:rsidRDefault="00D03D1A" w:rsidP="00D03D1A">
      <w:pPr>
        <w:overflowPunct/>
        <w:jc w:val="both"/>
        <w:textAlignment w:val="auto"/>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56BA48CE" w14:textId="77777777" w:rsidR="00D03D1A" w:rsidRPr="00B17200" w:rsidRDefault="00D03D1A" w:rsidP="00D03D1A">
      <w:pPr>
        <w:rPr>
          <w:rFonts w:ascii="Arial" w:hAnsi="Arial" w:cs="Arial"/>
        </w:rPr>
      </w:pPr>
      <w:r w:rsidRPr="00B17200">
        <w:rPr>
          <w:rFonts w:ascii="Arial" w:hAnsi="Arial" w:cs="Arial"/>
          <w:lang w:eastAsia="ko-KR"/>
        </w:rPr>
        <w:t>Inequality</w:t>
      </w:r>
      <w:r w:rsidRPr="00B17200">
        <w:rPr>
          <w:rFonts w:ascii="Arial" w:hAnsi="Arial" w:cs="Arial"/>
        </w:rPr>
        <w:t xml:space="preserve"> B2-1 (Entering condition 1)</w:t>
      </w:r>
      <w:r>
        <w:rPr>
          <w:rFonts w:ascii="Arial" w:hAnsi="Arial" w:cs="Arial"/>
        </w:rPr>
        <w:t>:</w:t>
      </w:r>
    </w:p>
    <w:p w14:paraId="4387E7B8" w14:textId="77777777" w:rsidR="00D03D1A" w:rsidRPr="00B17200" w:rsidRDefault="00D03D1A" w:rsidP="00D03D1A">
      <w:pPr>
        <w:pStyle w:val="EQ"/>
        <w:rPr>
          <w:rFonts w:ascii="Arial" w:hAnsi="Arial" w:cs="Arial"/>
          <w:i/>
          <w:iCs/>
        </w:rPr>
      </w:pPr>
      <w:r>
        <w:rPr>
          <w:rFonts w:ascii="Arial" w:hAnsi="Arial" w:cs="Arial"/>
          <w:i/>
          <w:iCs/>
        </w:rPr>
        <w:tab/>
      </w:r>
      <w:r w:rsidRPr="00B17200">
        <w:rPr>
          <w:rFonts w:ascii="Arial" w:hAnsi="Arial" w:cs="Arial"/>
          <w:i/>
          <w:iCs/>
        </w:rPr>
        <w:t>Mp + Hys &lt; Thresh1</w:t>
      </w:r>
    </w:p>
    <w:p w14:paraId="4FD1525D" w14:textId="77777777" w:rsidR="00D03D1A" w:rsidRPr="00B17200" w:rsidRDefault="00D03D1A" w:rsidP="00D03D1A">
      <w:pPr>
        <w:rPr>
          <w:rFonts w:ascii="Arial" w:hAnsi="Arial" w:cs="Arial"/>
        </w:rPr>
      </w:pPr>
      <w:r w:rsidRPr="00B17200">
        <w:rPr>
          <w:rFonts w:ascii="Arial" w:hAnsi="Arial" w:cs="Arial"/>
          <w:lang w:eastAsia="ko-KR"/>
        </w:rPr>
        <w:t>Inequality</w:t>
      </w:r>
      <w:r w:rsidRPr="00B17200">
        <w:rPr>
          <w:rFonts w:ascii="Arial" w:hAnsi="Arial" w:cs="Arial"/>
        </w:rPr>
        <w:t xml:space="preserve"> B2-2 (Entering condition 2)</w:t>
      </w:r>
      <w:r>
        <w:rPr>
          <w:rFonts w:ascii="Arial" w:hAnsi="Arial" w:cs="Arial"/>
        </w:rPr>
        <w:t>:</w:t>
      </w:r>
    </w:p>
    <w:p w14:paraId="2C518F6E" w14:textId="77777777" w:rsidR="00D03D1A" w:rsidRPr="00B17200" w:rsidRDefault="00D03D1A" w:rsidP="00D03D1A">
      <w:pPr>
        <w:pStyle w:val="EQ"/>
        <w:rPr>
          <w:rFonts w:ascii="Arial" w:hAnsi="Arial" w:cs="Arial"/>
          <w:i/>
          <w:iCs/>
        </w:rPr>
      </w:pPr>
      <w:r>
        <w:rPr>
          <w:rFonts w:ascii="Arial" w:hAnsi="Arial" w:cs="Arial"/>
          <w:i/>
          <w:iCs/>
        </w:rPr>
        <w:tab/>
      </w:r>
      <w:r w:rsidRPr="00B17200">
        <w:rPr>
          <w:rFonts w:ascii="Arial" w:hAnsi="Arial" w:cs="Arial"/>
          <w:i/>
          <w:iCs/>
        </w:rPr>
        <w:t>Mn + Ofn + Ocn – Hys &gt; Thresh2</w:t>
      </w:r>
    </w:p>
    <w:p w14:paraId="228FD7AA" w14:textId="77777777" w:rsidR="004B0D25" w:rsidRPr="007B3251" w:rsidRDefault="004B0D25" w:rsidP="004B0D25">
      <w:pPr>
        <w:numPr>
          <w:ilvl w:val="0"/>
          <w:numId w:val="45"/>
        </w:numPr>
        <w:overflowPunct/>
        <w:jc w:val="both"/>
        <w:textAlignment w:val="auto"/>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w:t>
      </w:r>
      <w:r w:rsidRPr="00893E29">
        <w:rPr>
          <w:rFonts w:ascii="Arial" w:hAnsi="Arial"/>
        </w:rPr>
        <w:t>(</w:t>
      </w:r>
      <w:r>
        <w:rPr>
          <w:rFonts w:ascii="Arial" w:hAnsi="Arial"/>
        </w:rPr>
        <w:t>-103</w:t>
      </w:r>
      <w:r w:rsidRPr="00893E29">
        <w:rPr>
          <w:rFonts w:ascii="Arial" w:hAnsi="Arial"/>
        </w:rPr>
        <w:t>dB</w:t>
      </w:r>
      <w:r>
        <w:rPr>
          <w:rFonts w:ascii="Arial" w:hAnsi="Arial"/>
        </w:rPr>
        <w:t>m</w:t>
      </w:r>
      <w:r w:rsidRPr="00893E29">
        <w:rPr>
          <w:rFonts w:ascii="Arial" w:hAnsi="Arial"/>
        </w:rPr>
        <w:t>/30kHz)</w:t>
      </w:r>
    </w:p>
    <w:p w14:paraId="035163A9" w14:textId="77777777" w:rsidR="004B0D25" w:rsidRDefault="004B0D25" w:rsidP="004B0D25">
      <w:pPr>
        <w:numPr>
          <w:ilvl w:val="0"/>
          <w:numId w:val="45"/>
        </w:numPr>
        <w:overflowPunct/>
        <w:jc w:val="both"/>
        <w:textAlignment w:val="auto"/>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64690822" w14:textId="77777777" w:rsidR="004B0D25" w:rsidRDefault="004B0D25" w:rsidP="004B0D25">
      <w:pPr>
        <w:numPr>
          <w:ilvl w:val="0"/>
          <w:numId w:val="45"/>
        </w:numPr>
        <w:overflowPunct/>
        <w:jc w:val="both"/>
        <w:textAlignment w:val="auto"/>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2C69F3F8" w14:textId="77777777" w:rsidR="004B0D25" w:rsidRPr="00D80FCE" w:rsidRDefault="004B0D25" w:rsidP="004B0D25">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A.11.5.3.1-2.</w:t>
      </w:r>
    </w:p>
    <w:p w14:paraId="77C145FC" w14:textId="77777777" w:rsidR="004B0D25" w:rsidRDefault="004B0D25" w:rsidP="004B0D25">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 </w:t>
      </w:r>
    </w:p>
    <w:p w14:paraId="4CA6CD08" w14:textId="77777777" w:rsidR="004B0D25" w:rsidRPr="00675AB4" w:rsidRDefault="004B0D25" w:rsidP="004B0D25">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w:t>
      </w:r>
      <w:r w:rsidRPr="00893E29">
        <w:rPr>
          <w:rFonts w:ascii="Arial" w:hAnsi="Arial"/>
        </w:rPr>
        <w:t xml:space="preserve">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A.11.5.3.1-3.</w:t>
      </w:r>
    </w:p>
    <w:p w14:paraId="361488BE" w14:textId="77777777" w:rsidR="004B0D25" w:rsidRPr="00675AB4" w:rsidRDefault="004B0D25" w:rsidP="004B0D25">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A.11.5.3.1-2.</w:t>
      </w:r>
    </w:p>
    <w:p w14:paraId="4CCEBCE3" w14:textId="77777777" w:rsidR="004B0D25" w:rsidRPr="00A31C62" w:rsidRDefault="004B0D25" w:rsidP="004B0D25">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32311E77" w14:textId="77777777" w:rsidR="004B0D25" w:rsidRDefault="004B0D25" w:rsidP="004B0D25">
      <w:pPr>
        <w:overflowPunct/>
        <w:jc w:val="both"/>
        <w:textAlignment w:val="auto"/>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-103</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216A9872" w14:textId="77777777" w:rsidR="004B0D25" w:rsidRDefault="004B0D25" w:rsidP="004B0D25">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Pr>
          <w:rFonts w:ascii="Arial" w:hAnsi="Arial"/>
          <w:i/>
          <w:lang w:eastAsia="zh-CN"/>
        </w:rPr>
        <w:t>95</w:t>
      </w:r>
      <w:r w:rsidRPr="00A31C62">
        <w:rPr>
          <w:rFonts w:ascii="Arial" w:hAnsi="Arial"/>
          <w:i/>
          <w:lang w:eastAsia="zh-CN"/>
        </w:rPr>
        <w:t>)dBm &gt; 0dB.</w:t>
      </w:r>
    </w:p>
    <w:p w14:paraId="1166FF65" w14:textId="77777777" w:rsidR="004B0D25" w:rsidRPr="00470971" w:rsidRDefault="004B0D25" w:rsidP="004B0D25">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p>
    <w:p w14:paraId="37607F16" w14:textId="77777777" w:rsidR="004B0D25" w:rsidRPr="00470971" w:rsidRDefault="004B0D25" w:rsidP="004B0D25">
      <w:pPr>
        <w:overflowPunct/>
        <w:jc w:val="both"/>
        <w:textAlignment w:val="auto"/>
        <w:rPr>
          <w:rFonts w:ascii="Arial" w:hAnsi="Arial"/>
          <w:lang w:eastAsia="zh-CN"/>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0BF84E14" w14:textId="77777777" w:rsidR="004B0D25" w:rsidRDefault="004B0D25" w:rsidP="004B0D25">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4FD81BFF" w14:textId="77777777" w:rsidR="004B0D25" w:rsidRPr="00556626" w:rsidRDefault="004B0D25" w:rsidP="004B0D25">
      <w:pPr>
        <w:overflowPunct/>
        <w:jc w:val="both"/>
        <w:textAlignment w:val="auto"/>
        <w:rPr>
          <w:rFonts w:ascii="Arial" w:hAnsi="Arial"/>
        </w:rPr>
      </w:pPr>
      <w:r w:rsidRPr="00556626">
        <w:rPr>
          <w:rFonts w:ascii="Arial" w:hAnsi="Arial"/>
        </w:rPr>
        <w:lastRenderedPageBreak/>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30B6F176" w14:textId="77777777" w:rsidR="004B0D25" w:rsidRDefault="004B0D25" w:rsidP="004B0D25">
      <w:pPr>
        <w:overflowPunct/>
        <w:jc w:val="both"/>
        <w:textAlignment w:val="auto"/>
        <w:rPr>
          <w:rFonts w:ascii="Arial" w:hAnsi="Arial"/>
        </w:rPr>
      </w:pPr>
      <w:r w:rsidRPr="00556626">
        <w:rPr>
          <w:rFonts w:ascii="Arial" w:hAnsi="Arial"/>
        </w:rPr>
        <w:t>Re-derived parameters are calculated using the same methods as were used in step b).</w:t>
      </w:r>
    </w:p>
    <w:p w14:paraId="7559FDF3" w14:textId="77777777" w:rsidR="004B0D25" w:rsidRPr="001C3034" w:rsidRDefault="004B0D25" w:rsidP="004B0D25">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Pr>
          <w:rFonts w:ascii="Arial" w:hAnsi="Arial"/>
          <w:i/>
          <w:lang w:eastAsia="zh-CN"/>
        </w:rPr>
        <w:t>0</w:t>
      </w:r>
      <w:r w:rsidRPr="001C3034">
        <w:rPr>
          <w:rFonts w:ascii="Arial" w:hAnsi="Arial"/>
          <w:i/>
          <w:lang w:eastAsia="zh-CN"/>
        </w:rPr>
        <w:t>dB</w:t>
      </w:r>
      <w:r>
        <w:rPr>
          <w:rFonts w:ascii="Arial" w:hAnsi="Arial"/>
        </w:rPr>
        <w:t>. The actual offset required is 1.5</w:t>
      </w:r>
      <w:r w:rsidRPr="001C3034">
        <w:rPr>
          <w:rFonts w:ascii="Arial" w:hAnsi="Arial"/>
        </w:rPr>
        <w:t xml:space="preserve">5 dB. This value is found empirically by observing the minimum/maximum parameter values in step g). </w:t>
      </w:r>
    </w:p>
    <w:p w14:paraId="18705B6D" w14:textId="77777777" w:rsidR="004B0D25" w:rsidRDefault="004B0D25" w:rsidP="004B0D25">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Pr="00B7516F">
        <w:rPr>
          <w:rFonts w:ascii="Arial" w:hAnsi="Arial"/>
          <w:lang w:eastAsia="zh-CN"/>
        </w:rPr>
        <w:t xml:space="preserve"> </w:t>
      </w:r>
      <w:r>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lang w:eastAsia="zh-CN"/>
        </w:rPr>
        <w:t>1</w:t>
      </w:r>
      <w:r>
        <w:rPr>
          <w:rFonts w:ascii="Arial" w:hAnsi="Arial" w:hint="eastAsia"/>
          <w:lang w:eastAsia="zh-CN"/>
        </w:rPr>
        <w:t>.</w:t>
      </w:r>
      <w:r>
        <w:rPr>
          <w:rFonts w:ascii="Arial" w:hAnsi="Arial"/>
          <w:lang w:eastAsia="zh-CN"/>
        </w:rPr>
        <w:t>5</w:t>
      </w:r>
      <w:r w:rsidRPr="001C3034">
        <w:rPr>
          <w:rFonts w:ascii="Arial" w:hAnsi="Arial" w:hint="eastAsia"/>
          <w:lang w:eastAsia="zh-CN"/>
        </w:rPr>
        <w:t xml:space="preserve">5 </w:t>
      </w:r>
      <w:r w:rsidRPr="001C3034">
        <w:rPr>
          <w:rFonts w:ascii="Arial" w:hAnsi="Arial"/>
        </w:rPr>
        <w:t>dB. This value is found empirically by observing the minimum/maximum parameter values in step g).</w:t>
      </w:r>
      <w:r>
        <w:rPr>
          <w:rFonts w:ascii="Arial" w:hAnsi="Arial"/>
        </w:rPr>
        <w:t xml:space="preserve"> </w:t>
      </w:r>
    </w:p>
    <w:p w14:paraId="297019B9" w14:textId="77777777" w:rsidR="004B0D25" w:rsidRPr="00556626" w:rsidRDefault="004B0D25" w:rsidP="004B0D25">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C979FBB" w14:textId="77777777" w:rsidR="004B0D25" w:rsidRPr="00625B5F" w:rsidRDefault="004B0D25" w:rsidP="004B0D25">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6FD79462" w14:textId="77777777" w:rsidR="004B0D25" w:rsidRPr="00FC6D71" w:rsidRDefault="004B0D25" w:rsidP="004B0D25">
      <w:pPr>
        <w:pStyle w:val="tdoc-header"/>
        <w:autoSpaceDE w:val="0"/>
        <w:autoSpaceDN w:val="0"/>
        <w:adjustRightInd w:val="0"/>
        <w:spacing w:before="240" w:after="180"/>
        <w:outlineLvl w:val="0"/>
        <w:rPr>
          <w:b/>
          <w:noProof w:val="0"/>
          <w:lang w:eastAsia="zh-CN"/>
        </w:rPr>
      </w:pPr>
      <w:r>
        <w:rPr>
          <w:b/>
          <w:noProof w:val="0"/>
          <w:lang w:eastAsia="zh-CN"/>
        </w:rPr>
        <w:t>5</w:t>
      </w:r>
      <w:r w:rsidRPr="00761979">
        <w:rPr>
          <w:b/>
          <w:noProof w:val="0"/>
        </w:rPr>
        <w:t>. Treatment of</w:t>
      </w:r>
      <w:r>
        <w:rPr>
          <w:rFonts w:hint="eastAsia"/>
          <w:b/>
          <w:noProof w:val="0"/>
          <w:lang w:eastAsia="zh-CN"/>
        </w:rPr>
        <w:t xml:space="preserve"> </w:t>
      </w:r>
      <w:r>
        <w:rPr>
          <w:b/>
          <w:noProof w:val="0"/>
          <w:lang w:eastAsia="zh-CN"/>
        </w:rPr>
        <w:t xml:space="preserve">test cases </w:t>
      </w:r>
      <w:r w:rsidRPr="005C3596">
        <w:rPr>
          <w:b/>
          <w:noProof w:val="0"/>
          <w:lang w:eastAsia="zh-CN"/>
        </w:rPr>
        <w:t>A.11.5.3.</w:t>
      </w:r>
      <w:r>
        <w:rPr>
          <w:b/>
          <w:noProof w:val="0"/>
          <w:lang w:eastAsia="zh-CN"/>
        </w:rPr>
        <w:t>2</w:t>
      </w:r>
    </w:p>
    <w:p w14:paraId="3C64706F" w14:textId="77777777" w:rsidR="004B0D25" w:rsidRDefault="004B0D25" w:rsidP="004B0D25">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Since the test parameters critical for inter-RAT measurements are identical with that of A.11.5.3.1,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bookmarkEnd w:id="3"/>
    <w:sectPr w:rsidR="004B0D25">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uba Kolodziej" w:date="2024-10-17T11:19:00Z" w:initials="KK">
    <w:p w14:paraId="43228B70" w14:textId="77777777" w:rsidR="001C6B9B" w:rsidRDefault="001C6B9B" w:rsidP="001C6B9B">
      <w:pPr>
        <w:pStyle w:val="CommentText"/>
      </w:pPr>
      <w:r>
        <w:rPr>
          <w:rStyle w:val="CommentReference"/>
        </w:rPr>
        <w:annotationRef/>
      </w:r>
      <w:r>
        <w:t>RAN4 Correction CR needed to specife b2-Thres1. simialr to legacy TC 6.6.3.1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228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7131" w16cex:dateUtc="2024-10-17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228B70" w16cid:durableId="2ABB71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DEB2" w14:textId="77777777" w:rsidR="00C234A1" w:rsidRDefault="00C234A1">
      <w:r>
        <w:separator/>
      </w:r>
    </w:p>
  </w:endnote>
  <w:endnote w:type="continuationSeparator" w:id="0">
    <w:p w14:paraId="78EE429B" w14:textId="77777777" w:rsidR="00C234A1" w:rsidRDefault="00C2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ED4A9" w14:textId="77777777" w:rsidR="00C234A1" w:rsidRDefault="00C234A1">
      <w:r>
        <w:separator/>
      </w:r>
    </w:p>
  </w:footnote>
  <w:footnote w:type="continuationSeparator" w:id="0">
    <w:p w14:paraId="397952D8" w14:textId="77777777" w:rsidR="00C234A1" w:rsidRDefault="00C2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68021EC">
      <w:start w:val="1"/>
      <w:numFmt w:val="decimal"/>
      <w:lvlText w:val="Figure %1."/>
      <w:lvlJc w:val="left"/>
      <w:pPr>
        <w:tabs>
          <w:tab w:val="num" w:pos="1440"/>
        </w:tabs>
        <w:ind w:left="720" w:hanging="360"/>
      </w:pPr>
      <w:rPr>
        <w:rFonts w:hint="default"/>
      </w:rPr>
    </w:lvl>
    <w:lvl w:ilvl="1" w:tplc="ADF4D68E">
      <w:start w:val="1"/>
      <w:numFmt w:val="lowerLetter"/>
      <w:lvlText w:val="%2."/>
      <w:lvlJc w:val="left"/>
      <w:pPr>
        <w:tabs>
          <w:tab w:val="num" w:pos="1440"/>
        </w:tabs>
        <w:ind w:left="1440" w:hanging="360"/>
      </w:pPr>
    </w:lvl>
    <w:lvl w:ilvl="2" w:tplc="8FB48382" w:tentative="1">
      <w:start w:val="1"/>
      <w:numFmt w:val="lowerRoman"/>
      <w:lvlText w:val="%3."/>
      <w:lvlJc w:val="right"/>
      <w:pPr>
        <w:tabs>
          <w:tab w:val="num" w:pos="2160"/>
        </w:tabs>
        <w:ind w:left="2160" w:hanging="180"/>
      </w:pPr>
    </w:lvl>
    <w:lvl w:ilvl="3" w:tplc="AE20B74C" w:tentative="1">
      <w:start w:val="1"/>
      <w:numFmt w:val="decimal"/>
      <w:lvlText w:val="%4."/>
      <w:lvlJc w:val="left"/>
      <w:pPr>
        <w:tabs>
          <w:tab w:val="num" w:pos="2880"/>
        </w:tabs>
        <w:ind w:left="2880" w:hanging="360"/>
      </w:pPr>
    </w:lvl>
    <w:lvl w:ilvl="4" w:tplc="800A7C60" w:tentative="1">
      <w:start w:val="1"/>
      <w:numFmt w:val="lowerLetter"/>
      <w:lvlText w:val="%5."/>
      <w:lvlJc w:val="left"/>
      <w:pPr>
        <w:tabs>
          <w:tab w:val="num" w:pos="3600"/>
        </w:tabs>
        <w:ind w:left="3600" w:hanging="360"/>
      </w:pPr>
    </w:lvl>
    <w:lvl w:ilvl="5" w:tplc="124C6CE4" w:tentative="1">
      <w:start w:val="1"/>
      <w:numFmt w:val="lowerRoman"/>
      <w:lvlText w:val="%6."/>
      <w:lvlJc w:val="right"/>
      <w:pPr>
        <w:tabs>
          <w:tab w:val="num" w:pos="4320"/>
        </w:tabs>
        <w:ind w:left="4320" w:hanging="180"/>
      </w:pPr>
    </w:lvl>
    <w:lvl w:ilvl="6" w:tplc="E8CED09A" w:tentative="1">
      <w:start w:val="1"/>
      <w:numFmt w:val="decimal"/>
      <w:lvlText w:val="%7."/>
      <w:lvlJc w:val="left"/>
      <w:pPr>
        <w:tabs>
          <w:tab w:val="num" w:pos="5040"/>
        </w:tabs>
        <w:ind w:left="5040" w:hanging="360"/>
      </w:pPr>
    </w:lvl>
    <w:lvl w:ilvl="7" w:tplc="61C8B490" w:tentative="1">
      <w:start w:val="1"/>
      <w:numFmt w:val="lowerLetter"/>
      <w:lvlText w:val="%8."/>
      <w:lvlJc w:val="left"/>
      <w:pPr>
        <w:tabs>
          <w:tab w:val="num" w:pos="5760"/>
        </w:tabs>
        <w:ind w:left="5760" w:hanging="360"/>
      </w:pPr>
    </w:lvl>
    <w:lvl w:ilvl="8" w:tplc="6A70ADD6"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311056182">
    <w:abstractNumId w:val="37"/>
  </w:num>
  <w:num w:numId="2" w16cid:durableId="1643342089">
    <w:abstractNumId w:val="34"/>
  </w:num>
  <w:num w:numId="3" w16cid:durableId="1105736472">
    <w:abstractNumId w:val="40"/>
  </w:num>
  <w:num w:numId="4" w16cid:durableId="695885991">
    <w:abstractNumId w:val="21"/>
  </w:num>
  <w:num w:numId="5" w16cid:durableId="573585597">
    <w:abstractNumId w:val="32"/>
  </w:num>
  <w:num w:numId="6" w16cid:durableId="966008056">
    <w:abstractNumId w:val="24"/>
  </w:num>
  <w:num w:numId="7" w16cid:durableId="766122970">
    <w:abstractNumId w:val="18"/>
  </w:num>
  <w:num w:numId="8" w16cid:durableId="186137400">
    <w:abstractNumId w:val="35"/>
  </w:num>
  <w:num w:numId="9" w16cid:durableId="1563983578">
    <w:abstractNumId w:val="22"/>
  </w:num>
  <w:num w:numId="10" w16cid:durableId="1410269282">
    <w:abstractNumId w:val="4"/>
  </w:num>
  <w:num w:numId="11" w16cid:durableId="1612126226">
    <w:abstractNumId w:val="30"/>
  </w:num>
  <w:num w:numId="12" w16cid:durableId="800222305">
    <w:abstractNumId w:val="7"/>
  </w:num>
  <w:num w:numId="13" w16cid:durableId="1769306803">
    <w:abstractNumId w:val="47"/>
  </w:num>
  <w:num w:numId="14" w16cid:durableId="697390256">
    <w:abstractNumId w:val="3"/>
  </w:num>
  <w:num w:numId="15" w16cid:durableId="368847047">
    <w:abstractNumId w:val="12"/>
  </w:num>
  <w:num w:numId="16" w16cid:durableId="1818034224">
    <w:abstractNumId w:val="42"/>
  </w:num>
  <w:num w:numId="17" w16cid:durableId="254293019">
    <w:abstractNumId w:val="43"/>
  </w:num>
  <w:num w:numId="18" w16cid:durableId="568461171">
    <w:abstractNumId w:val="46"/>
  </w:num>
  <w:num w:numId="19" w16cid:durableId="1496528914">
    <w:abstractNumId w:val="27"/>
  </w:num>
  <w:num w:numId="20" w16cid:durableId="1034186605">
    <w:abstractNumId w:val="17"/>
  </w:num>
  <w:num w:numId="21" w16cid:durableId="943728804">
    <w:abstractNumId w:val="8"/>
  </w:num>
  <w:num w:numId="22" w16cid:durableId="249656647">
    <w:abstractNumId w:val="2"/>
  </w:num>
  <w:num w:numId="23" w16cid:durableId="1100031173">
    <w:abstractNumId w:val="36"/>
  </w:num>
  <w:num w:numId="24" w16cid:durableId="542638154">
    <w:abstractNumId w:val="41"/>
  </w:num>
  <w:num w:numId="25" w16cid:durableId="1924223061">
    <w:abstractNumId w:val="20"/>
  </w:num>
  <w:num w:numId="26" w16cid:durableId="34014006">
    <w:abstractNumId w:val="31"/>
  </w:num>
  <w:num w:numId="27" w16cid:durableId="404499508">
    <w:abstractNumId w:val="33"/>
  </w:num>
  <w:num w:numId="28" w16cid:durableId="1748573497">
    <w:abstractNumId w:val="5"/>
  </w:num>
  <w:num w:numId="29" w16cid:durableId="1095370840">
    <w:abstractNumId w:val="14"/>
  </w:num>
  <w:num w:numId="30" w16cid:durableId="1316569678">
    <w:abstractNumId w:val="29"/>
  </w:num>
  <w:num w:numId="31" w16cid:durableId="722796821">
    <w:abstractNumId w:val="11"/>
  </w:num>
  <w:num w:numId="32" w16cid:durableId="1574974060">
    <w:abstractNumId w:val="13"/>
  </w:num>
  <w:num w:numId="33" w16cid:durableId="1148520306">
    <w:abstractNumId w:val="45"/>
  </w:num>
  <w:num w:numId="34" w16cid:durableId="937102482">
    <w:abstractNumId w:val="28"/>
  </w:num>
  <w:num w:numId="35" w16cid:durableId="1312441567">
    <w:abstractNumId w:val="39"/>
  </w:num>
  <w:num w:numId="36" w16cid:durableId="36703016">
    <w:abstractNumId w:val="23"/>
  </w:num>
  <w:num w:numId="37" w16cid:durableId="1868641643">
    <w:abstractNumId w:val="38"/>
  </w:num>
  <w:num w:numId="38" w16cid:durableId="92019051">
    <w:abstractNumId w:val="10"/>
  </w:num>
  <w:num w:numId="39" w16cid:durableId="519006148">
    <w:abstractNumId w:val="44"/>
  </w:num>
  <w:num w:numId="40" w16cid:durableId="571433678">
    <w:abstractNumId w:val="9"/>
  </w:num>
  <w:num w:numId="41" w16cid:durableId="40059152">
    <w:abstractNumId w:val="1"/>
  </w:num>
  <w:num w:numId="42" w16cid:durableId="427425987">
    <w:abstractNumId w:val="26"/>
  </w:num>
  <w:num w:numId="43" w16cid:durableId="203955598">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68613058">
    <w:abstractNumId w:val="15"/>
  </w:num>
  <w:num w:numId="45" w16cid:durableId="1659533882">
    <w:abstractNumId w:val="6"/>
  </w:num>
  <w:num w:numId="46" w16cid:durableId="1172530932">
    <w:abstractNumId w:val="25"/>
  </w:num>
  <w:num w:numId="47" w16cid:durableId="1405761780">
    <w:abstractNumId w:val="16"/>
  </w:num>
  <w:num w:numId="48" w16cid:durableId="16091981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400BB"/>
    <w:rsid w:val="000436F4"/>
    <w:rsid w:val="00045184"/>
    <w:rsid w:val="00045A43"/>
    <w:rsid w:val="00047A44"/>
    <w:rsid w:val="00051A1C"/>
    <w:rsid w:val="00056E33"/>
    <w:rsid w:val="00057D85"/>
    <w:rsid w:val="0006134F"/>
    <w:rsid w:val="00061649"/>
    <w:rsid w:val="00062322"/>
    <w:rsid w:val="00063CB7"/>
    <w:rsid w:val="00064BBF"/>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3A53"/>
    <w:rsid w:val="000A41E3"/>
    <w:rsid w:val="000B09F9"/>
    <w:rsid w:val="000B2A89"/>
    <w:rsid w:val="000B2EDB"/>
    <w:rsid w:val="000B3027"/>
    <w:rsid w:val="000B3F96"/>
    <w:rsid w:val="000B79A2"/>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3536"/>
    <w:rsid w:val="000F4964"/>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62F"/>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034"/>
    <w:rsid w:val="001C3FC6"/>
    <w:rsid w:val="001C5691"/>
    <w:rsid w:val="001C5CCE"/>
    <w:rsid w:val="001C6B9B"/>
    <w:rsid w:val="001C78AC"/>
    <w:rsid w:val="001D11DA"/>
    <w:rsid w:val="001D1F9C"/>
    <w:rsid w:val="001D49AD"/>
    <w:rsid w:val="001D6C2E"/>
    <w:rsid w:val="001E352C"/>
    <w:rsid w:val="001E6489"/>
    <w:rsid w:val="001E6D07"/>
    <w:rsid w:val="001E7A33"/>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6554"/>
    <w:rsid w:val="002175F1"/>
    <w:rsid w:val="002208C7"/>
    <w:rsid w:val="00221F90"/>
    <w:rsid w:val="00224DCF"/>
    <w:rsid w:val="00225BDB"/>
    <w:rsid w:val="002323A9"/>
    <w:rsid w:val="00241CFA"/>
    <w:rsid w:val="00241E48"/>
    <w:rsid w:val="00241EED"/>
    <w:rsid w:val="00245991"/>
    <w:rsid w:val="0024690A"/>
    <w:rsid w:val="00247CD6"/>
    <w:rsid w:val="00252393"/>
    <w:rsid w:val="00260B05"/>
    <w:rsid w:val="00261B17"/>
    <w:rsid w:val="00262400"/>
    <w:rsid w:val="0026299E"/>
    <w:rsid w:val="00262F20"/>
    <w:rsid w:val="002633BA"/>
    <w:rsid w:val="0026699D"/>
    <w:rsid w:val="00270854"/>
    <w:rsid w:val="00270FC5"/>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97A4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84"/>
    <w:rsid w:val="00432D94"/>
    <w:rsid w:val="00435574"/>
    <w:rsid w:val="004434BD"/>
    <w:rsid w:val="004446F4"/>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4756"/>
    <w:rsid w:val="004B0D25"/>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097A"/>
    <w:rsid w:val="00582E60"/>
    <w:rsid w:val="00584B40"/>
    <w:rsid w:val="00585BE7"/>
    <w:rsid w:val="00590785"/>
    <w:rsid w:val="005908E9"/>
    <w:rsid w:val="005950E8"/>
    <w:rsid w:val="005A161E"/>
    <w:rsid w:val="005A5AE0"/>
    <w:rsid w:val="005A67A2"/>
    <w:rsid w:val="005B055D"/>
    <w:rsid w:val="005B2575"/>
    <w:rsid w:val="005B6402"/>
    <w:rsid w:val="005C17EE"/>
    <w:rsid w:val="005C184C"/>
    <w:rsid w:val="005C3596"/>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270F4"/>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4735"/>
    <w:rsid w:val="00704AA4"/>
    <w:rsid w:val="00707AAF"/>
    <w:rsid w:val="00712348"/>
    <w:rsid w:val="00714481"/>
    <w:rsid w:val="00714C31"/>
    <w:rsid w:val="007170CD"/>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43EE"/>
    <w:rsid w:val="00766C3D"/>
    <w:rsid w:val="00771CD4"/>
    <w:rsid w:val="00773154"/>
    <w:rsid w:val="00773583"/>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2A79"/>
    <w:rsid w:val="007B5E72"/>
    <w:rsid w:val="007B667A"/>
    <w:rsid w:val="007C1AD3"/>
    <w:rsid w:val="007C1BC5"/>
    <w:rsid w:val="007C2052"/>
    <w:rsid w:val="007C6EC2"/>
    <w:rsid w:val="007D09B8"/>
    <w:rsid w:val="007D0DC8"/>
    <w:rsid w:val="007D1152"/>
    <w:rsid w:val="007D26A4"/>
    <w:rsid w:val="007D2B8E"/>
    <w:rsid w:val="007D53A1"/>
    <w:rsid w:val="007D7C3A"/>
    <w:rsid w:val="007E13F9"/>
    <w:rsid w:val="007E3FDB"/>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97D"/>
    <w:rsid w:val="009B0BE5"/>
    <w:rsid w:val="009B1329"/>
    <w:rsid w:val="009B2CED"/>
    <w:rsid w:val="009B3479"/>
    <w:rsid w:val="009B43A3"/>
    <w:rsid w:val="009B4E29"/>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17200"/>
    <w:rsid w:val="00B20A3E"/>
    <w:rsid w:val="00B20BB4"/>
    <w:rsid w:val="00B2378F"/>
    <w:rsid w:val="00B26C67"/>
    <w:rsid w:val="00B27100"/>
    <w:rsid w:val="00B3060F"/>
    <w:rsid w:val="00B4008D"/>
    <w:rsid w:val="00B43A71"/>
    <w:rsid w:val="00B45C65"/>
    <w:rsid w:val="00B475CC"/>
    <w:rsid w:val="00B4777B"/>
    <w:rsid w:val="00B51482"/>
    <w:rsid w:val="00B53556"/>
    <w:rsid w:val="00B53CB3"/>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92B"/>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1DF"/>
    <w:rsid w:val="00BB1B5E"/>
    <w:rsid w:val="00BB1E9A"/>
    <w:rsid w:val="00BB34D5"/>
    <w:rsid w:val="00BB4C6C"/>
    <w:rsid w:val="00BB5C42"/>
    <w:rsid w:val="00BB5CBE"/>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C2C"/>
    <w:rsid w:val="00C404ED"/>
    <w:rsid w:val="00C414EF"/>
    <w:rsid w:val="00C42668"/>
    <w:rsid w:val="00C4309C"/>
    <w:rsid w:val="00C440F1"/>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122"/>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3D1A"/>
    <w:rsid w:val="00D04F06"/>
    <w:rsid w:val="00D14292"/>
    <w:rsid w:val="00D176EB"/>
    <w:rsid w:val="00D20C60"/>
    <w:rsid w:val="00D20CDC"/>
    <w:rsid w:val="00D2653F"/>
    <w:rsid w:val="00D26BEB"/>
    <w:rsid w:val="00D30B7A"/>
    <w:rsid w:val="00D312C0"/>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 w:type="paragraph" w:styleId="CommentSubject">
    <w:name w:val="annotation subject"/>
    <w:basedOn w:val="CommentText"/>
    <w:next w:val="CommentText"/>
    <w:link w:val="CommentSubjectChar"/>
    <w:rsid w:val="001C6B9B"/>
    <w:rPr>
      <w:b/>
      <w:bCs/>
    </w:rPr>
  </w:style>
  <w:style w:type="character" w:customStyle="1" w:styleId="CommentTextChar">
    <w:name w:val="Comment Text Char"/>
    <w:basedOn w:val="DefaultParagraphFont"/>
    <w:link w:val="CommentText"/>
    <w:semiHidden/>
    <w:rsid w:val="001C6B9B"/>
    <w:rPr>
      <w:lang w:val="en-GB"/>
    </w:rPr>
  </w:style>
  <w:style w:type="character" w:customStyle="1" w:styleId="CommentSubjectChar">
    <w:name w:val="Comment Subject Char"/>
    <w:basedOn w:val="CommentTextChar"/>
    <w:link w:val="CommentSubject"/>
    <w:rsid w:val="001C6B9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microsoft.com/office/2018/08/relationships/commentsExtensible" Target="commentsExtensible.xml"/><Relationship Id="rId19" Type="http://schemas.openxmlformats.org/officeDocument/2006/relationships/image" Target="media/image4.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1466</TotalTime>
  <Pages>11</Pages>
  <Words>3918</Words>
  <Characters>20668</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Kuba Kolodziej</cp:lastModifiedBy>
  <cp:revision>109</cp:revision>
  <cp:lastPrinted>2007-04-24T15:59:00Z</cp:lastPrinted>
  <dcterms:created xsi:type="dcterms:W3CDTF">2023-03-16T20:26:00Z</dcterms:created>
  <dcterms:modified xsi:type="dcterms:W3CDTF">2024-10-17T09:29:00Z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